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1D58E56" w14:textId="77777777" w:rsidR="005F78E4" w:rsidRPr="00970A54" w:rsidRDefault="005F78E4" w:rsidP="005F78E4">
      <w:pPr>
        <w:spacing w:line="276" w:lineRule="auto"/>
        <w:rPr>
          <w:rFonts w:ascii="Arial Narrow" w:hAnsi="Arial Narrow" w:cstheme="minorHAnsi"/>
          <w:color w:val="FF0000"/>
        </w:rPr>
      </w:pPr>
      <w:bookmarkStart w:id="0" w:name="_Hlk198880698"/>
      <w:bookmarkEnd w:id="0"/>
    </w:p>
    <w:p w14:paraId="18C23A6F" w14:textId="228EEA42" w:rsidR="005F78E4" w:rsidRPr="00970A54" w:rsidRDefault="005F78E4" w:rsidP="005F78E4">
      <w:pPr>
        <w:pStyle w:val="Heading2"/>
        <w:rPr>
          <w:rFonts w:ascii="Arial Narrow" w:hAnsi="Arial Narrow"/>
        </w:rPr>
      </w:pPr>
      <w:bookmarkStart w:id="1" w:name="_Toc149546492"/>
      <w:r w:rsidRPr="00970A54">
        <w:rPr>
          <w:rFonts w:ascii="Arial Narrow" w:hAnsi="Arial Narrow"/>
        </w:rPr>
        <w:t>ИЗВОД ИЗ ПЛАНСКИХ ДОКУМЕНAТА ВИШЕГ РЕДА</w:t>
      </w:r>
      <w:bookmarkEnd w:id="1"/>
      <w:r w:rsidR="00DF66A2" w:rsidRPr="00970A54">
        <w:rPr>
          <w:rFonts w:ascii="Arial Narrow" w:hAnsi="Arial Narrow"/>
        </w:rPr>
        <w:t xml:space="preserve"> и важећег плана детаљне регулације</w:t>
      </w:r>
    </w:p>
    <w:p w14:paraId="1BA105D9" w14:textId="77777777" w:rsidR="00DF66A2" w:rsidRPr="00970A54" w:rsidRDefault="00DF66A2" w:rsidP="00DF66A2">
      <w:pPr>
        <w:rPr>
          <w:rFonts w:ascii="Arial Narrow" w:hAnsi="Arial Narrow"/>
        </w:rPr>
      </w:pPr>
    </w:p>
    <w:p w14:paraId="6D70B024" w14:textId="2D61C26B" w:rsidR="00DF66A2" w:rsidRPr="00910E79" w:rsidRDefault="00DF66A2" w:rsidP="00DF66A2">
      <w:pPr>
        <w:spacing w:after="0" w:line="276" w:lineRule="auto"/>
        <w:rPr>
          <w:rFonts w:ascii="Arial Narrow" w:hAnsi="Arial Narrow" w:cstheme="minorHAnsi"/>
          <w:noProof w:val="0"/>
          <w:lang w:val="en-US"/>
        </w:rPr>
      </w:pPr>
      <w:r w:rsidRPr="005312D6">
        <w:rPr>
          <w:rFonts w:ascii="Arial Narrow" w:hAnsi="Arial Narrow" w:cstheme="minorHAnsi"/>
          <w:noProof w:val="0"/>
        </w:rPr>
        <w:t xml:space="preserve">Плански основ за израду </w:t>
      </w:r>
      <w:r w:rsidR="00910E79">
        <w:rPr>
          <w:rFonts w:ascii="Arial Narrow" w:hAnsi="Arial Narrow" w:cstheme="minorHAnsi"/>
          <w:noProof w:val="0"/>
        </w:rPr>
        <w:t>П</w:t>
      </w:r>
      <w:r w:rsidRPr="005312D6">
        <w:rPr>
          <w:rFonts w:ascii="Arial Narrow" w:hAnsi="Arial Narrow" w:cstheme="minorHAnsi"/>
          <w:noProof w:val="0"/>
        </w:rPr>
        <w:t>лана представљају:</w:t>
      </w:r>
    </w:p>
    <w:p w14:paraId="17225176" w14:textId="639AFB6D" w:rsidR="00DF66A2" w:rsidRPr="005312D6" w:rsidRDefault="00DF66A2" w:rsidP="0020473D">
      <w:pPr>
        <w:pStyle w:val="ListParagraph"/>
        <w:numPr>
          <w:ilvl w:val="0"/>
          <w:numId w:val="4"/>
        </w:numPr>
        <w:spacing w:after="0" w:line="276" w:lineRule="auto"/>
        <w:rPr>
          <w:rFonts w:ascii="Arial Narrow" w:hAnsi="Arial Narrow" w:cstheme="minorHAnsi"/>
          <w:noProof w:val="0"/>
        </w:rPr>
      </w:pPr>
      <w:r w:rsidRPr="005312D6">
        <w:rPr>
          <w:rFonts w:ascii="Arial Narrow" w:hAnsi="Arial Narrow" w:cstheme="minorHAnsi"/>
          <w:noProof w:val="0"/>
        </w:rPr>
        <w:t xml:space="preserve">План генералне регулације грађевинског подручја седишта јединице локалне самоуправе – град Београд (целине I – XIX)("Службени </w:t>
      </w:r>
      <w:r w:rsidRPr="005312D6">
        <w:rPr>
          <w:rFonts w:ascii="Arial Narrow" w:hAnsi="Arial Narrow" w:cstheme="minorHAnsi"/>
          <w:noProof w:val="0"/>
          <w:color w:val="000000" w:themeColor="text1"/>
        </w:rPr>
        <w:t>лист града Београда" бр.20/2016, 97/2016, 69/2017, 97/2017, 72/2021, 27/2022, 45/2023, 66/2023 и 91/2023) - у даљем тексту ПГР;</w:t>
      </w:r>
    </w:p>
    <w:p w14:paraId="1A9BE36D" w14:textId="24E31F20" w:rsidR="00DF66A2" w:rsidRPr="005312D6" w:rsidRDefault="00DF66A2" w:rsidP="0020473D">
      <w:pPr>
        <w:pStyle w:val="ListParagraph"/>
        <w:numPr>
          <w:ilvl w:val="0"/>
          <w:numId w:val="4"/>
        </w:numPr>
        <w:spacing w:after="0" w:line="276" w:lineRule="auto"/>
        <w:rPr>
          <w:rFonts w:ascii="Arial Narrow" w:eastAsia="Arial" w:hAnsi="Arial Narrow" w:cstheme="minorHAnsi"/>
          <w:noProof w:val="0"/>
        </w:rPr>
      </w:pPr>
      <w:r w:rsidRPr="005312D6">
        <w:rPr>
          <w:rFonts w:ascii="Arial Narrow" w:hAnsi="Arial Narrow" w:cstheme="minorHAnsi"/>
          <w:noProof w:val="0"/>
        </w:rPr>
        <w:t>План генералне регулације система зелених површина Београда ("Службени лист града Београда" бр.</w:t>
      </w:r>
      <w:r w:rsidRPr="005312D6">
        <w:rPr>
          <w:rFonts w:ascii="Arial Narrow" w:hAnsi="Arial Narrow"/>
          <w:noProof w:val="0"/>
        </w:rPr>
        <w:t xml:space="preserve"> </w:t>
      </w:r>
      <w:r w:rsidRPr="005312D6">
        <w:rPr>
          <w:rFonts w:ascii="Arial Narrow" w:hAnsi="Arial Narrow" w:cstheme="minorHAnsi"/>
          <w:noProof w:val="0"/>
        </w:rPr>
        <w:t>110/2019) - у даљем тексту ПГРСЗП</w:t>
      </w:r>
      <w:r w:rsidR="005312D6" w:rsidRPr="005312D6">
        <w:rPr>
          <w:rFonts w:ascii="Arial Narrow" w:hAnsi="Arial Narrow" w:cstheme="minorHAnsi"/>
          <w:noProof w:val="0"/>
        </w:rPr>
        <w:t>;</w:t>
      </w:r>
    </w:p>
    <w:p w14:paraId="6EF3D0FC" w14:textId="5CD93996" w:rsidR="00F10D73" w:rsidRPr="005312D6" w:rsidRDefault="00F10D73" w:rsidP="0020473D">
      <w:pPr>
        <w:pStyle w:val="ListParagraph"/>
        <w:numPr>
          <w:ilvl w:val="0"/>
          <w:numId w:val="4"/>
        </w:numPr>
        <w:spacing w:after="0" w:line="276" w:lineRule="auto"/>
        <w:rPr>
          <w:rFonts w:ascii="Arial Narrow" w:eastAsia="Arial" w:hAnsi="Arial Narrow" w:cstheme="minorHAnsi"/>
          <w:noProof w:val="0"/>
        </w:rPr>
      </w:pPr>
      <w:r w:rsidRPr="005312D6">
        <w:rPr>
          <w:rFonts w:ascii="Arial Narrow" w:hAnsi="Arial Narrow" w:cstheme="minorHAnsi"/>
          <w:noProof w:val="0"/>
        </w:rPr>
        <w:t>План генералне регулације мреже станиц</w:t>
      </w:r>
      <w:r w:rsidR="005312D6" w:rsidRPr="005312D6">
        <w:rPr>
          <w:rFonts w:ascii="Arial Narrow" w:hAnsi="Arial Narrow" w:cstheme="minorHAnsi"/>
          <w:noProof w:val="0"/>
        </w:rPr>
        <w:t>а</w:t>
      </w:r>
      <w:r w:rsidRPr="005312D6">
        <w:rPr>
          <w:rFonts w:ascii="Arial Narrow" w:hAnsi="Arial Narrow" w:cstheme="minorHAnsi"/>
          <w:noProof w:val="0"/>
        </w:rPr>
        <w:t xml:space="preserve"> за снабдевање горивом ("Службени лист града Београда" бр.</w:t>
      </w:r>
      <w:r w:rsidRPr="005312D6">
        <w:rPr>
          <w:rFonts w:ascii="Arial Narrow" w:hAnsi="Arial Narrow"/>
          <w:noProof w:val="0"/>
        </w:rPr>
        <w:t xml:space="preserve"> </w:t>
      </w:r>
      <w:r w:rsidR="005312D6" w:rsidRPr="005312D6">
        <w:rPr>
          <w:rFonts w:ascii="Arial Narrow" w:hAnsi="Arial Narrow" w:cstheme="minorHAnsi"/>
          <w:noProof w:val="0"/>
        </w:rPr>
        <w:t>34/09</w:t>
      </w:r>
      <w:r w:rsidRPr="005312D6">
        <w:rPr>
          <w:rFonts w:ascii="Arial Narrow" w:hAnsi="Arial Narrow" w:cstheme="minorHAnsi"/>
          <w:noProof w:val="0"/>
        </w:rPr>
        <w:t>)</w:t>
      </w:r>
      <w:r w:rsidR="005312D6">
        <w:rPr>
          <w:rFonts w:ascii="Arial Narrow" w:hAnsi="Arial Narrow" w:cstheme="minorHAnsi"/>
          <w:noProof w:val="0"/>
        </w:rPr>
        <w:t xml:space="preserve"> – у даљем тексту ПГРССГ</w:t>
      </w:r>
      <w:r w:rsidR="005312D6" w:rsidRPr="005312D6">
        <w:rPr>
          <w:rFonts w:ascii="Arial Narrow" w:hAnsi="Arial Narrow" w:cstheme="minorHAnsi"/>
          <w:noProof w:val="0"/>
        </w:rPr>
        <w:t>.</w:t>
      </w:r>
    </w:p>
    <w:p w14:paraId="63DE5E13" w14:textId="69F5A5A7" w:rsidR="00DF66A2" w:rsidRPr="005312D6" w:rsidRDefault="00DF66A2" w:rsidP="00DF66A2">
      <w:pPr>
        <w:spacing w:after="0" w:line="276" w:lineRule="auto"/>
        <w:rPr>
          <w:rFonts w:ascii="Arial Narrow" w:eastAsia="Arial" w:hAnsi="Arial Narrow" w:cstheme="minorHAnsi"/>
          <w:noProof w:val="0"/>
        </w:rPr>
      </w:pPr>
      <w:r w:rsidRPr="005312D6">
        <w:rPr>
          <w:rFonts w:ascii="Arial Narrow" w:eastAsia="Arial" w:hAnsi="Arial Narrow" w:cstheme="minorHAnsi"/>
          <w:noProof w:val="0"/>
        </w:rPr>
        <w:t>Важећи плански документ</w:t>
      </w:r>
      <w:r w:rsidR="00970A54" w:rsidRPr="005312D6">
        <w:rPr>
          <w:rFonts w:ascii="Arial Narrow" w:eastAsia="Arial" w:hAnsi="Arial Narrow" w:cstheme="minorHAnsi"/>
          <w:noProof w:val="0"/>
        </w:rPr>
        <w:t>и</w:t>
      </w:r>
      <w:r w:rsidRPr="005312D6">
        <w:rPr>
          <w:rFonts w:ascii="Arial Narrow" w:eastAsia="Arial" w:hAnsi="Arial Narrow" w:cstheme="minorHAnsi"/>
          <w:noProof w:val="0"/>
        </w:rPr>
        <w:t xml:space="preserve"> у граници обухвата плана </w:t>
      </w:r>
      <w:r w:rsidR="00970A54" w:rsidRPr="005312D6">
        <w:rPr>
          <w:rFonts w:ascii="Arial Narrow" w:eastAsia="Arial" w:hAnsi="Arial Narrow" w:cstheme="minorHAnsi"/>
          <w:noProof w:val="0"/>
        </w:rPr>
        <w:t>су</w:t>
      </w:r>
      <w:r w:rsidRPr="005312D6">
        <w:rPr>
          <w:rFonts w:ascii="Arial Narrow" w:eastAsia="Arial" w:hAnsi="Arial Narrow" w:cstheme="minorHAnsi"/>
          <w:noProof w:val="0"/>
        </w:rPr>
        <w:t>:</w:t>
      </w:r>
    </w:p>
    <w:p w14:paraId="03203B51" w14:textId="5F8F8DAD" w:rsidR="00970A54" w:rsidRPr="005312D6" w:rsidRDefault="00970A54" w:rsidP="0020473D">
      <w:pPr>
        <w:pStyle w:val="ListParagraph"/>
        <w:numPr>
          <w:ilvl w:val="0"/>
          <w:numId w:val="4"/>
        </w:numPr>
        <w:autoSpaceDE w:val="0"/>
        <w:autoSpaceDN w:val="0"/>
        <w:adjustRightInd w:val="0"/>
        <w:spacing w:after="0"/>
        <w:jc w:val="left"/>
        <w:rPr>
          <w:rFonts w:ascii="Arial Narrow" w:hAnsi="Arial Narrow" w:cs="Arial Narrow"/>
          <w:noProof w:val="0"/>
          <w:color w:val="000000"/>
          <w:lang w:val="en-GB"/>
        </w:rPr>
      </w:pPr>
      <w:r w:rsidRPr="005312D6">
        <w:rPr>
          <w:rFonts w:ascii="Arial Narrow" w:hAnsi="Arial Narrow" w:cs="Arial Narrow"/>
          <w:noProof w:val="0"/>
          <w:color w:val="000000"/>
          <w:lang w:val="en-GB"/>
        </w:rPr>
        <w:t>ПДР ЗА ПОТЕЗ ДУЖ УЛИЦА ЗЕМУНСКА-ТОШИН БУНАР НА НОВОМ БЕОГРАДУ</w:t>
      </w:r>
      <w:r w:rsidRPr="005312D6">
        <w:rPr>
          <w:rFonts w:ascii="Arial Narrow" w:hAnsi="Arial Narrow" w:cs="Arial Narrow"/>
          <w:noProof w:val="0"/>
          <w:color w:val="000000"/>
        </w:rPr>
        <w:t xml:space="preserve"> </w:t>
      </w:r>
      <w:r w:rsidRPr="005312D6">
        <w:rPr>
          <w:rFonts w:ascii="Arial Narrow" w:hAnsi="Arial Narrow" w:cs="Arial Narrow"/>
          <w:noProof w:val="0"/>
          <w:color w:val="000000"/>
          <w:lang w:val="en-GB"/>
        </w:rPr>
        <w:t>(</w:t>
      </w:r>
      <w:r w:rsidR="005312D6">
        <w:rPr>
          <w:rFonts w:ascii="Arial Narrow" w:hAnsi="Arial Narrow" w:cs="Arial Narrow"/>
          <w:noProof w:val="0"/>
          <w:color w:val="000000"/>
        </w:rPr>
        <w:t>„</w:t>
      </w:r>
      <w:proofErr w:type="spellStart"/>
      <w:r w:rsidRPr="005312D6">
        <w:rPr>
          <w:rFonts w:ascii="Arial Narrow" w:hAnsi="Arial Narrow" w:cs="Arial Narrow"/>
          <w:noProof w:val="0"/>
          <w:color w:val="000000"/>
          <w:lang w:val="en-GB"/>
        </w:rPr>
        <w:t>Службени</w:t>
      </w:r>
      <w:proofErr w:type="spellEnd"/>
      <w:r w:rsidRPr="005312D6">
        <w:rPr>
          <w:rFonts w:ascii="Arial Narrow" w:hAnsi="Arial Narrow" w:cs="Arial Narrow"/>
          <w:noProof w:val="0"/>
          <w:color w:val="000000"/>
          <w:lang w:val="en-GB"/>
        </w:rPr>
        <w:t xml:space="preserve"> </w:t>
      </w:r>
      <w:proofErr w:type="spellStart"/>
      <w:r w:rsidRPr="005312D6">
        <w:rPr>
          <w:rFonts w:ascii="Arial Narrow" w:hAnsi="Arial Narrow" w:cs="Arial Narrow"/>
          <w:noProof w:val="0"/>
          <w:color w:val="000000"/>
          <w:lang w:val="en-GB"/>
        </w:rPr>
        <w:t>лист</w:t>
      </w:r>
      <w:proofErr w:type="spellEnd"/>
      <w:r w:rsidRPr="005312D6">
        <w:rPr>
          <w:rFonts w:ascii="Arial Narrow" w:hAnsi="Arial Narrow" w:cs="Arial Narrow"/>
          <w:noProof w:val="0"/>
          <w:color w:val="000000"/>
          <w:lang w:val="en-GB"/>
        </w:rPr>
        <w:t xml:space="preserve"> </w:t>
      </w:r>
      <w:proofErr w:type="spellStart"/>
      <w:r w:rsidRPr="005312D6">
        <w:rPr>
          <w:rFonts w:ascii="Arial Narrow" w:hAnsi="Arial Narrow" w:cs="Arial Narrow"/>
          <w:noProof w:val="0"/>
          <w:color w:val="000000"/>
          <w:lang w:val="en-GB"/>
        </w:rPr>
        <w:t>града</w:t>
      </w:r>
      <w:proofErr w:type="spellEnd"/>
      <w:r w:rsidRPr="005312D6">
        <w:rPr>
          <w:rFonts w:ascii="Arial Narrow" w:hAnsi="Arial Narrow" w:cs="Arial Narrow"/>
          <w:noProof w:val="0"/>
          <w:color w:val="000000"/>
          <w:lang w:val="en-GB"/>
        </w:rPr>
        <w:t xml:space="preserve"> </w:t>
      </w:r>
      <w:proofErr w:type="spellStart"/>
      <w:proofErr w:type="gramStart"/>
      <w:r w:rsidRPr="005312D6">
        <w:rPr>
          <w:rFonts w:ascii="Arial Narrow" w:hAnsi="Arial Narrow" w:cs="Arial Narrow"/>
          <w:noProof w:val="0"/>
          <w:color w:val="000000"/>
          <w:lang w:val="en-GB"/>
        </w:rPr>
        <w:t>Београда</w:t>
      </w:r>
      <w:proofErr w:type="spellEnd"/>
      <w:r w:rsidR="005312D6">
        <w:rPr>
          <w:rFonts w:ascii="Arial Narrow" w:hAnsi="Arial Narrow" w:cs="Arial Narrow"/>
          <w:noProof w:val="0"/>
          <w:color w:val="000000"/>
        </w:rPr>
        <w:t>“</w:t>
      </w:r>
      <w:r w:rsidRPr="005312D6">
        <w:rPr>
          <w:rFonts w:ascii="Arial Narrow" w:hAnsi="Arial Narrow" w:cs="Arial Narrow"/>
          <w:noProof w:val="0"/>
          <w:color w:val="000000"/>
          <w:lang w:val="en-GB"/>
        </w:rPr>
        <w:t xml:space="preserve"> </w:t>
      </w:r>
      <w:proofErr w:type="spellStart"/>
      <w:r w:rsidRPr="005312D6">
        <w:rPr>
          <w:rFonts w:ascii="Arial Narrow" w:hAnsi="Arial Narrow" w:cs="Arial Narrow"/>
          <w:noProof w:val="0"/>
          <w:color w:val="000000"/>
          <w:lang w:val="en-GB"/>
        </w:rPr>
        <w:t>бр</w:t>
      </w:r>
      <w:proofErr w:type="spellEnd"/>
      <w:proofErr w:type="gramEnd"/>
      <w:r w:rsidRPr="005312D6">
        <w:rPr>
          <w:rFonts w:ascii="Arial Narrow" w:hAnsi="Arial Narrow" w:cs="Arial Narrow"/>
          <w:noProof w:val="0"/>
          <w:color w:val="000000"/>
          <w:lang w:val="en-GB"/>
        </w:rPr>
        <w:t>. 130/16)</w:t>
      </w:r>
    </w:p>
    <w:p w14:paraId="79C5A8A6" w14:textId="15FF996D" w:rsidR="00DF66A2" w:rsidRPr="005312D6" w:rsidRDefault="00970A54" w:rsidP="0020473D">
      <w:pPr>
        <w:pStyle w:val="ListParagraph"/>
        <w:numPr>
          <w:ilvl w:val="0"/>
          <w:numId w:val="4"/>
        </w:numPr>
        <w:spacing w:after="0" w:line="276" w:lineRule="auto"/>
        <w:rPr>
          <w:rFonts w:ascii="Arial Narrow" w:eastAsia="Arial" w:hAnsi="Arial Narrow" w:cstheme="minorHAnsi"/>
          <w:noProof w:val="0"/>
        </w:rPr>
      </w:pPr>
      <w:r w:rsidRPr="005312D6">
        <w:rPr>
          <w:rFonts w:ascii="Arial Narrow" w:eastAsia="Arial" w:hAnsi="Arial Narrow" w:cstheme="minorHAnsi"/>
          <w:noProof w:val="0"/>
        </w:rPr>
        <w:t>ИЗМЕНЕ И ДОПУН</w:t>
      </w:r>
      <w:r w:rsidR="00316CB4" w:rsidRPr="005312D6">
        <w:rPr>
          <w:rFonts w:ascii="Arial Narrow" w:eastAsia="Arial" w:hAnsi="Arial Narrow" w:cstheme="minorHAnsi"/>
          <w:noProof w:val="0"/>
        </w:rPr>
        <w:t>Е</w:t>
      </w:r>
      <w:r w:rsidRPr="005312D6">
        <w:rPr>
          <w:rFonts w:ascii="Arial Narrow" w:eastAsia="Arial" w:hAnsi="Arial Narrow" w:cstheme="minorHAnsi"/>
          <w:noProof w:val="0"/>
        </w:rPr>
        <w:t xml:space="preserve"> ПДР ЗА ПОТЕЗ ДУЖ УЛИЦА ЗЕМУНСКА – ТОШИН БУНАР, НА НОВОМ БЕОГРАДУ (</w:t>
      </w:r>
      <w:r w:rsidR="005312D6">
        <w:rPr>
          <w:rFonts w:ascii="Arial Narrow" w:eastAsia="Arial" w:hAnsi="Arial Narrow" w:cstheme="minorHAnsi"/>
          <w:noProof w:val="0"/>
        </w:rPr>
        <w:t>„</w:t>
      </w:r>
      <w:r w:rsidRPr="005312D6">
        <w:rPr>
          <w:rFonts w:ascii="Arial Narrow" w:eastAsia="Arial" w:hAnsi="Arial Narrow" w:cstheme="minorHAnsi"/>
          <w:noProof w:val="0"/>
        </w:rPr>
        <w:t>Службени лист града Београда</w:t>
      </w:r>
      <w:r w:rsidR="005312D6">
        <w:rPr>
          <w:rFonts w:ascii="Arial Narrow" w:eastAsia="Arial" w:hAnsi="Arial Narrow" w:cstheme="minorHAnsi"/>
          <w:noProof w:val="0"/>
        </w:rPr>
        <w:t>“</w:t>
      </w:r>
      <w:r w:rsidRPr="005312D6">
        <w:rPr>
          <w:rFonts w:ascii="Arial Narrow" w:eastAsia="Arial" w:hAnsi="Arial Narrow" w:cstheme="minorHAnsi"/>
          <w:noProof w:val="0"/>
        </w:rPr>
        <w:t xml:space="preserve"> бр. 104/21)</w:t>
      </w:r>
    </w:p>
    <w:p w14:paraId="3A2F58A8" w14:textId="505520CC" w:rsidR="000902BC" w:rsidRPr="005312D6" w:rsidRDefault="000902BC" w:rsidP="000902BC">
      <w:pPr>
        <w:pStyle w:val="ListParagraph"/>
        <w:numPr>
          <w:ilvl w:val="0"/>
          <w:numId w:val="4"/>
        </w:numPr>
        <w:rPr>
          <w:rFonts w:ascii="Arial Narrow" w:eastAsia="Arial" w:hAnsi="Arial Narrow" w:cstheme="minorHAnsi"/>
          <w:noProof w:val="0"/>
        </w:rPr>
      </w:pPr>
      <w:r w:rsidRPr="005312D6">
        <w:rPr>
          <w:rFonts w:ascii="Arial Narrow" w:eastAsia="Arial" w:hAnsi="Arial Narrow" w:cstheme="minorHAnsi"/>
          <w:noProof w:val="0"/>
        </w:rPr>
        <w:t>ПДР ПОДРУЧЈА ИЗМЕЂУ УЛИЦА ЈУРИЈА ГАГАРИНА И ЗЕМУНСКЕ („ИМТ”) - I ФАЗА, ГРАДСКА ОПШТИНА НОВИ БЕОГРАД (</w:t>
      </w:r>
      <w:r w:rsidR="005312D6">
        <w:rPr>
          <w:rFonts w:ascii="Arial Narrow" w:eastAsia="Arial" w:hAnsi="Arial Narrow" w:cstheme="minorHAnsi"/>
          <w:noProof w:val="0"/>
        </w:rPr>
        <w:t>„</w:t>
      </w:r>
      <w:r w:rsidRPr="005312D6">
        <w:rPr>
          <w:rFonts w:ascii="Arial Narrow" w:eastAsia="Arial" w:hAnsi="Arial Narrow" w:cstheme="minorHAnsi"/>
          <w:noProof w:val="0"/>
        </w:rPr>
        <w:t>Службени лист града Београда</w:t>
      </w:r>
      <w:r w:rsidR="005312D6">
        <w:rPr>
          <w:rFonts w:ascii="Arial Narrow" w:eastAsia="Arial" w:hAnsi="Arial Narrow" w:cstheme="minorHAnsi"/>
          <w:noProof w:val="0"/>
        </w:rPr>
        <w:t>“</w:t>
      </w:r>
      <w:r w:rsidRPr="005312D6">
        <w:rPr>
          <w:rFonts w:ascii="Arial Narrow" w:eastAsia="Arial" w:hAnsi="Arial Narrow" w:cstheme="minorHAnsi"/>
          <w:noProof w:val="0"/>
        </w:rPr>
        <w:t xml:space="preserve"> бр. 98/22).</w:t>
      </w:r>
    </w:p>
    <w:p w14:paraId="001334EF" w14:textId="77777777" w:rsidR="00DF66A2" w:rsidRPr="00970A54" w:rsidRDefault="00DF66A2" w:rsidP="00DF66A2">
      <w:pPr>
        <w:rPr>
          <w:rFonts w:ascii="Arial Narrow" w:hAnsi="Arial Narrow"/>
        </w:rPr>
      </w:pPr>
    </w:p>
    <w:p w14:paraId="50C94E0C" w14:textId="77777777" w:rsidR="00543FC8" w:rsidRDefault="00543FC8">
      <w:pPr>
        <w:spacing w:line="259" w:lineRule="auto"/>
        <w:jc w:val="left"/>
        <w:rPr>
          <w:rFonts w:ascii="Arial Narrow" w:eastAsiaTheme="majorEastAsia" w:hAnsi="Arial Narrow" w:cstheme="majorBidi"/>
          <w:b/>
          <w:caps/>
          <w:color w:val="262626" w:themeColor="text1" w:themeTint="D9"/>
          <w:sz w:val="24"/>
          <w:szCs w:val="24"/>
          <w:u w:val="single"/>
        </w:rPr>
      </w:pPr>
      <w:r>
        <w:rPr>
          <w:rFonts w:ascii="Arial Narrow" w:hAnsi="Arial Narrow"/>
        </w:rPr>
        <w:br w:type="page"/>
      </w:r>
    </w:p>
    <w:p w14:paraId="0663EA6D" w14:textId="1D5B4095" w:rsidR="0008467E" w:rsidRPr="00970A54" w:rsidRDefault="005F78E4" w:rsidP="00AF0323">
      <w:pPr>
        <w:pStyle w:val="Heading3"/>
        <w:rPr>
          <w:rFonts w:ascii="Arial Narrow" w:hAnsi="Arial Narrow"/>
        </w:rPr>
      </w:pPr>
      <w:r w:rsidRPr="00970A54">
        <w:rPr>
          <w:rFonts w:ascii="Arial Narrow" w:hAnsi="Arial Narrow"/>
        </w:rPr>
        <w:lastRenderedPageBreak/>
        <w:t>ПГР</w:t>
      </w:r>
      <w:bookmarkStart w:id="2" w:name="_Hlk149566601"/>
    </w:p>
    <w:p w14:paraId="6AEB3355" w14:textId="78D5CAC3" w:rsidR="005F78E4" w:rsidRPr="00970A54" w:rsidRDefault="00932C17" w:rsidP="005F78E4">
      <w:pPr>
        <w:spacing w:after="0" w:line="276" w:lineRule="auto"/>
        <w:rPr>
          <w:rFonts w:ascii="Arial Narrow" w:hAnsi="Arial Narrow" w:cstheme="minorHAnsi"/>
          <w:lang w:val="en-US"/>
        </w:rPr>
      </w:pPr>
      <w:r>
        <w:rPr>
          <w:rFonts w:ascii="Arial Narrow" w:hAnsi="Arial Narrow"/>
        </w:rPr>
        <w:drawing>
          <wp:anchor distT="0" distB="0" distL="114300" distR="114300" simplePos="0" relativeHeight="251672576" behindDoc="0" locked="0" layoutInCell="1" allowOverlap="1" wp14:anchorId="05A0D1E3" wp14:editId="108CFFB8">
            <wp:simplePos x="0" y="0"/>
            <wp:positionH relativeFrom="column">
              <wp:posOffset>323850</wp:posOffset>
            </wp:positionH>
            <wp:positionV relativeFrom="paragraph">
              <wp:posOffset>855980</wp:posOffset>
            </wp:positionV>
            <wp:extent cx="5799455" cy="3765550"/>
            <wp:effectExtent l="0" t="0" r="0" b="6350"/>
            <wp:wrapTopAndBottom/>
            <wp:docPr id="26692375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923755" name="Picture 1"/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9455" cy="376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F78E4" w:rsidRPr="00970A54">
        <w:rPr>
          <w:rFonts w:ascii="Arial Narrow" w:hAnsi="Arial Narrow"/>
        </w:rPr>
        <w:t xml:space="preserve">Предметна локација се налази  у </w:t>
      </w:r>
      <w:r w:rsidR="00316CB4" w:rsidRPr="00316CB4">
        <w:rPr>
          <w:rFonts w:ascii="Arial Narrow" w:hAnsi="Arial Narrow"/>
          <w:b/>
          <w:bCs/>
        </w:rPr>
        <w:t>целини X – општина Нови Београд</w:t>
      </w:r>
      <w:r w:rsidR="00316CB4" w:rsidRPr="00316CB4">
        <w:rPr>
          <w:rFonts w:ascii="Arial Narrow" w:hAnsi="Arial Narrow"/>
        </w:rPr>
        <w:t>, у оквиру насеља</w:t>
      </w:r>
      <w:r w:rsidR="00316CB4" w:rsidRPr="00316CB4">
        <w:rPr>
          <w:rFonts w:ascii="Arial Narrow" w:hAnsi="Arial Narrow"/>
          <w:b/>
          <w:bCs/>
        </w:rPr>
        <w:t xml:space="preserve"> Новобеоградски блокови</w:t>
      </w:r>
      <w:r w:rsidR="005F78E4" w:rsidRPr="00970A54">
        <w:rPr>
          <w:rFonts w:ascii="Arial Narrow" w:hAnsi="Arial Narrow"/>
          <w:b/>
          <w:bCs/>
        </w:rPr>
        <w:t>.</w:t>
      </w:r>
      <w:r w:rsidR="005F78E4" w:rsidRPr="00970A54">
        <w:rPr>
          <w:rFonts w:ascii="Arial Narrow" w:hAnsi="Arial Narrow"/>
        </w:rPr>
        <w:t xml:space="preserve"> </w:t>
      </w:r>
      <w:r w:rsidR="005F78E4" w:rsidRPr="00970A54">
        <w:rPr>
          <w:rFonts w:ascii="Arial Narrow" w:hAnsi="Arial Narrow" w:cstheme="minorHAnsi"/>
        </w:rPr>
        <w:t>ПГР-ом су у оквиру обухвата планиране површине јавн</w:t>
      </w:r>
      <w:r w:rsidR="001B25E7">
        <w:rPr>
          <w:rFonts w:ascii="Arial Narrow" w:hAnsi="Arial Narrow" w:cstheme="minorHAnsi"/>
        </w:rPr>
        <w:t>их</w:t>
      </w:r>
      <w:r w:rsidR="005F78E4" w:rsidRPr="00970A54">
        <w:rPr>
          <w:rFonts w:ascii="Arial Narrow" w:hAnsi="Arial Narrow" w:cstheme="minorHAnsi"/>
        </w:rPr>
        <w:t xml:space="preserve"> намен</w:t>
      </w:r>
      <w:r w:rsidR="001B25E7">
        <w:rPr>
          <w:rFonts w:ascii="Arial Narrow" w:hAnsi="Arial Narrow" w:cstheme="minorHAnsi"/>
        </w:rPr>
        <w:t>а</w:t>
      </w:r>
      <w:r w:rsidR="005F78E4" w:rsidRPr="00970A54">
        <w:rPr>
          <w:rFonts w:ascii="Arial Narrow" w:hAnsi="Arial Narrow" w:cstheme="minorHAnsi"/>
        </w:rPr>
        <w:t xml:space="preserve"> – мрежа саобраћајница; и површине остал</w:t>
      </w:r>
      <w:r w:rsidR="001B25E7">
        <w:rPr>
          <w:rFonts w:ascii="Arial Narrow" w:hAnsi="Arial Narrow" w:cstheme="minorHAnsi"/>
        </w:rPr>
        <w:t>их</w:t>
      </w:r>
      <w:r w:rsidR="005F78E4" w:rsidRPr="00970A54">
        <w:rPr>
          <w:rFonts w:ascii="Arial Narrow" w:hAnsi="Arial Narrow" w:cstheme="minorHAnsi"/>
        </w:rPr>
        <w:t xml:space="preserve"> намен</w:t>
      </w:r>
      <w:r w:rsidR="001B25E7">
        <w:rPr>
          <w:rFonts w:ascii="Arial Narrow" w:hAnsi="Arial Narrow" w:cstheme="minorHAnsi"/>
        </w:rPr>
        <w:t>а</w:t>
      </w:r>
      <w:r w:rsidR="005F78E4" w:rsidRPr="00970A54">
        <w:rPr>
          <w:rFonts w:ascii="Arial Narrow" w:hAnsi="Arial Narrow" w:cstheme="minorHAnsi"/>
        </w:rPr>
        <w:t xml:space="preserve"> –</w:t>
      </w:r>
      <w:r w:rsidR="00DC50B4">
        <w:rPr>
          <w:rFonts w:ascii="Arial Narrow" w:hAnsi="Arial Narrow" w:cstheme="minorHAnsi"/>
          <w:lang w:val="en-US"/>
        </w:rPr>
        <w:t xml:space="preserve"> </w:t>
      </w:r>
      <w:r w:rsidR="00E739CD" w:rsidRPr="00970A54">
        <w:rPr>
          <w:rFonts w:ascii="Arial Narrow" w:hAnsi="Arial Narrow" w:cstheme="minorHAnsi"/>
        </w:rPr>
        <w:t>површине за комерцијалне садржаје</w:t>
      </w:r>
      <w:r w:rsidR="00EC68ED">
        <w:rPr>
          <w:rFonts w:ascii="Arial Narrow" w:hAnsi="Arial Narrow" w:cstheme="minorHAnsi"/>
        </w:rPr>
        <w:t xml:space="preserve"> </w:t>
      </w:r>
      <w:r w:rsidR="00E739CD" w:rsidRPr="00970A54">
        <w:rPr>
          <w:rFonts w:ascii="Arial Narrow" w:hAnsi="Arial Narrow" w:cstheme="minorHAnsi"/>
        </w:rPr>
        <w:t>(К</w:t>
      </w:r>
      <w:r w:rsidR="00DC50B4">
        <w:rPr>
          <w:rFonts w:ascii="Arial Narrow" w:hAnsi="Arial Narrow" w:cstheme="minorHAnsi"/>
          <w:lang w:val="en-US"/>
        </w:rPr>
        <w:t>1</w:t>
      </w:r>
      <w:r w:rsidR="00EC68ED">
        <w:rPr>
          <w:rFonts w:ascii="Arial Narrow" w:hAnsi="Arial Narrow" w:cstheme="minorHAnsi"/>
        </w:rPr>
        <w:t xml:space="preserve"> </w:t>
      </w:r>
      <w:r w:rsidR="00EC68ED">
        <w:rPr>
          <w:rFonts w:ascii="Arial Narrow" w:hAnsi="Arial Narrow" w:cstheme="minorHAnsi"/>
          <w:lang w:val="en-US"/>
        </w:rPr>
        <w:t>-</w:t>
      </w:r>
      <w:r w:rsidR="00EC68ED">
        <w:rPr>
          <w:rFonts w:ascii="Arial Narrow" w:hAnsi="Arial Narrow" w:cstheme="minorHAnsi"/>
        </w:rPr>
        <w:t xml:space="preserve"> зона комерцијалних садржаја у зони више спратности</w:t>
      </w:r>
      <w:r w:rsidR="00E739CD" w:rsidRPr="00970A54">
        <w:rPr>
          <w:rFonts w:ascii="Arial Narrow" w:hAnsi="Arial Narrow" w:cstheme="minorHAnsi"/>
        </w:rPr>
        <w:t>)</w:t>
      </w:r>
      <w:r w:rsidR="001B25E7">
        <w:rPr>
          <w:rFonts w:ascii="Arial Narrow" w:hAnsi="Arial Narrow" w:cstheme="minorHAnsi"/>
        </w:rPr>
        <w:t>,</w:t>
      </w:r>
      <w:r w:rsidR="000C3655">
        <w:rPr>
          <w:rFonts w:ascii="Arial Narrow" w:hAnsi="Arial Narrow" w:cstheme="minorHAnsi"/>
          <w:lang w:val="en-US"/>
        </w:rPr>
        <w:t xml:space="preserve"> </w:t>
      </w:r>
      <w:r w:rsidR="000C3655">
        <w:rPr>
          <w:rFonts w:ascii="Arial Narrow" w:hAnsi="Arial Narrow" w:cstheme="minorHAnsi"/>
        </w:rPr>
        <w:t xml:space="preserve">мешовити градски центри (М4- мешовити градски центри у </w:t>
      </w:r>
      <w:r w:rsidR="0019482F">
        <w:rPr>
          <w:rFonts w:ascii="Arial Narrow" w:hAnsi="Arial Narrow" w:cstheme="minorHAnsi"/>
        </w:rPr>
        <w:t>з</w:t>
      </w:r>
      <w:r w:rsidR="000C3655">
        <w:rPr>
          <w:rFonts w:ascii="Arial Narrow" w:hAnsi="Arial Narrow" w:cstheme="minorHAnsi"/>
        </w:rPr>
        <w:t>они више спратности</w:t>
      </w:r>
      <w:r w:rsidR="001B25E7">
        <w:rPr>
          <w:rFonts w:ascii="Arial Narrow" w:hAnsi="Arial Narrow" w:cstheme="minorHAnsi"/>
        </w:rPr>
        <w:t xml:space="preserve"> и остале зелене површине</w:t>
      </w:r>
      <w:r w:rsidR="0019482F">
        <w:rPr>
          <w:rFonts w:ascii="Arial Narrow" w:hAnsi="Arial Narrow" w:cstheme="minorHAnsi"/>
          <w:lang w:val="sr-Latn-RS"/>
        </w:rPr>
        <w:t>.</w:t>
      </w:r>
    </w:p>
    <w:p w14:paraId="76866893" w14:textId="4ABC4F82" w:rsidR="0008467E" w:rsidRPr="00970A54" w:rsidRDefault="0008467E" w:rsidP="005F78E4">
      <w:pPr>
        <w:spacing w:after="0" w:line="276" w:lineRule="auto"/>
        <w:rPr>
          <w:rFonts w:ascii="Arial Narrow" w:hAnsi="Arial Narrow" w:cstheme="minorHAnsi"/>
          <w:lang w:val="en-US"/>
        </w:rPr>
      </w:pPr>
    </w:p>
    <w:p w14:paraId="3CDC33A7" w14:textId="67D33939" w:rsidR="007053F7" w:rsidRPr="00970A54" w:rsidRDefault="00CC4E35" w:rsidP="005B637B">
      <w:pPr>
        <w:pStyle w:val="Caption"/>
        <w:jc w:val="center"/>
        <w:rPr>
          <w:rFonts w:ascii="Arial Narrow" w:hAnsi="Arial Narrow"/>
          <w:color w:val="auto"/>
        </w:rPr>
      </w:pPr>
      <w:bookmarkStart w:id="3" w:name="_Hlk149566651"/>
      <w:bookmarkEnd w:id="2"/>
      <w:r>
        <w:rPr>
          <w:rFonts w:ascii="Arial Narrow" w:hAnsi="Arial Narrow"/>
        </w:rPr>
        <w:drawing>
          <wp:anchor distT="0" distB="0" distL="114300" distR="114300" simplePos="0" relativeHeight="251645949" behindDoc="0" locked="0" layoutInCell="1" allowOverlap="1" wp14:anchorId="01022BBE" wp14:editId="6EF4162E">
            <wp:simplePos x="0" y="0"/>
            <wp:positionH relativeFrom="margin">
              <wp:posOffset>28575</wp:posOffset>
            </wp:positionH>
            <wp:positionV relativeFrom="paragraph">
              <wp:posOffset>136185</wp:posOffset>
            </wp:positionV>
            <wp:extent cx="6193166" cy="4035942"/>
            <wp:effectExtent l="0" t="0" r="0" b="3175"/>
            <wp:wrapNone/>
            <wp:docPr id="191690092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6900925" name="Picture 1"/>
                    <pic:cNvPicPr>
                      <a:picLocks noChangeAspect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3166" cy="40359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053F7" w:rsidRPr="00970A54">
        <w:rPr>
          <w:rFonts w:ascii="Arial Narrow" w:hAnsi="Arial Narrow"/>
        </w:rPr>
        <w:t xml:space="preserve">Слика </w:t>
      </w:r>
      <w:r w:rsidR="007053F7" w:rsidRPr="00970A54">
        <w:rPr>
          <w:rFonts w:ascii="Arial Narrow" w:hAnsi="Arial Narrow"/>
        </w:rPr>
        <w:fldChar w:fldCharType="begin"/>
      </w:r>
      <w:r w:rsidR="007053F7" w:rsidRPr="00970A54">
        <w:rPr>
          <w:rFonts w:ascii="Arial Narrow" w:hAnsi="Arial Narrow"/>
        </w:rPr>
        <w:instrText xml:space="preserve"> SEQ Слика \* ARABIC </w:instrText>
      </w:r>
      <w:r w:rsidR="007053F7" w:rsidRPr="00970A54">
        <w:rPr>
          <w:rFonts w:ascii="Arial Narrow" w:hAnsi="Arial Narrow"/>
        </w:rPr>
        <w:fldChar w:fldCharType="separate"/>
      </w:r>
      <w:r w:rsidR="001B5C35">
        <w:rPr>
          <w:rFonts w:ascii="Arial Narrow" w:hAnsi="Arial Narrow"/>
        </w:rPr>
        <w:t>1</w:t>
      </w:r>
      <w:r w:rsidR="007053F7" w:rsidRPr="00970A54">
        <w:rPr>
          <w:rFonts w:ascii="Arial Narrow" w:hAnsi="Arial Narrow"/>
        </w:rPr>
        <w:fldChar w:fldCharType="end"/>
      </w:r>
      <w:r w:rsidR="007053F7" w:rsidRPr="00970A54">
        <w:rPr>
          <w:rFonts w:ascii="Arial Narrow" w:hAnsi="Arial Narrow"/>
        </w:rPr>
        <w:t xml:space="preserve"> - Извод из планиране намене површина по ПГР-у</w:t>
      </w:r>
    </w:p>
    <w:p w14:paraId="66778679" w14:textId="2ED79DA5" w:rsidR="005F78E4" w:rsidRPr="00970A54" w:rsidRDefault="00543FC8" w:rsidP="00CD2D5A">
      <w:pPr>
        <w:spacing w:line="259" w:lineRule="auto"/>
        <w:jc w:val="left"/>
        <w:rPr>
          <w:rFonts w:ascii="Arial Narrow" w:hAnsi="Arial Narrow"/>
          <w:b/>
          <w:bCs/>
          <w:i/>
          <w:iCs/>
          <w:sz w:val="18"/>
          <w:szCs w:val="18"/>
          <w:lang w:val="sr-Cyrl-CS"/>
        </w:rPr>
      </w:pPr>
      <w:bookmarkStart w:id="4" w:name="_Hlk149566871"/>
      <w:bookmarkEnd w:id="3"/>
      <w:r w:rsidRPr="00970A54">
        <w:rPr>
          <w:rFonts w:ascii="Arial Narrow" w:hAnsi="Arial Narrow"/>
        </w:rPr>
        <mc:AlternateContent>
          <mc:Choice Requires="wps">
            <w:drawing>
              <wp:anchor distT="0" distB="0" distL="114300" distR="114300" simplePos="0" relativeHeight="251652096" behindDoc="0" locked="0" layoutInCell="1" allowOverlap="1" wp14:anchorId="54023153" wp14:editId="20C7A03B">
                <wp:simplePos x="0" y="0"/>
                <wp:positionH relativeFrom="margin">
                  <wp:align>center</wp:align>
                </wp:positionH>
                <wp:positionV relativeFrom="paragraph">
                  <wp:posOffset>4011147</wp:posOffset>
                </wp:positionV>
                <wp:extent cx="6368415" cy="635"/>
                <wp:effectExtent l="0" t="0" r="0" b="0"/>
                <wp:wrapTopAndBottom/>
                <wp:docPr id="1618352585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6841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7B426CF2" w14:textId="30A5F7B9" w:rsidR="00A84249" w:rsidRPr="00D1541F" w:rsidRDefault="00A84249" w:rsidP="00EC68ED">
                            <w:pPr>
                              <w:pStyle w:val="Caption"/>
                              <w:jc w:val="center"/>
                              <w:rPr>
                                <w:rFonts w:cstheme="minorHAnsi"/>
                                <w:lang w:val="en-US"/>
                              </w:rPr>
                            </w:pPr>
                            <w:r>
                              <w:t xml:space="preserve">Слика </w:t>
                            </w:r>
                            <w:r>
                              <w:fldChar w:fldCharType="begin"/>
                            </w:r>
                            <w:r>
                              <w:instrText xml:space="preserve"> SEQ Слика \* ARABIC </w:instrText>
                            </w:r>
                            <w:r>
                              <w:fldChar w:fldCharType="separate"/>
                            </w:r>
                            <w:r w:rsidR="001B5C35">
                              <w:t>2</w:t>
                            </w:r>
                            <w:r>
                              <w:fldChar w:fldCharType="end"/>
                            </w:r>
                            <w:r>
                              <w:rPr>
                                <w:lang w:val="en-US"/>
                              </w:rPr>
                              <w:t xml:space="preserve"> - </w:t>
                            </w:r>
                            <w:r>
                              <w:t>Извод из ПГР-а: Подела на зоне са истим правилима грађења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54023153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margin-left:0;margin-top:315.85pt;width:501.45pt;height:.05pt;z-index:251652096;visibility:visible;mso-wrap-style:squar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" stroked="f">
                <v:textbox style="mso-fit-shape-to-text:t" inset="0,0,0,0">
                  <w:txbxContent>
                    <w:p w14:paraId="7B426CF2" w14:textId="30A5F7B9" w:rsidR="00A84249" w:rsidRPr="00D1541F" w:rsidRDefault="00A84249" w:rsidP="00EC68ED">
                      <w:pPr>
                        <w:pStyle w:val="Caption"/>
                        <w:jc w:val="center"/>
                        <w:rPr>
                          <w:rFonts w:cstheme="minorHAnsi"/>
                          <w:lang w:val="en-US"/>
                        </w:rPr>
                      </w:pPr>
                      <w:r>
                        <w:t xml:space="preserve">Слика </w:t>
                      </w:r>
                      <w:r>
                        <w:fldChar w:fldCharType="begin"/>
                      </w:r>
                      <w:r>
                        <w:instrText xml:space="preserve"> SEQ Слика \* ARABIC </w:instrText>
                      </w:r>
                      <w:r>
                        <w:fldChar w:fldCharType="separate"/>
                      </w:r>
                      <w:r w:rsidR="001B5C35">
                        <w:t>2</w:t>
                      </w:r>
                      <w:r>
                        <w:fldChar w:fldCharType="end"/>
                      </w:r>
                      <w:r>
                        <w:rPr>
                          <w:lang w:val="en-US"/>
                        </w:rPr>
                        <w:t xml:space="preserve"> - </w:t>
                      </w:r>
                      <w:r>
                        <w:t>Извод из ПГР-а: Подела на зоне са истим правилима грађења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 w:rsidR="00791B74" w:rsidRPr="00970A54">
        <w:rPr>
          <w:rFonts w:ascii="Arial Narrow" w:hAnsi="Arial Narrow"/>
          <w:b/>
          <w:bCs/>
          <w:i/>
          <w:iCs/>
          <w:sz w:val="18"/>
          <w:szCs w:val="18"/>
          <w:lang w:val="sr-Cyrl-CS"/>
        </w:rPr>
        <w:br w:type="page"/>
      </w:r>
      <w:r w:rsidR="007F6FDA" w:rsidRPr="00970A54">
        <w:rPr>
          <w:rFonts w:ascii="Arial Narrow" w:hAnsi="Arial Narrow"/>
          <w:b/>
          <w:bCs/>
          <w:i/>
          <w:iCs/>
          <w:sz w:val="18"/>
          <w:szCs w:val="18"/>
          <w:lang w:val="sr-Cyrl-CS"/>
        </w:rPr>
        <w:lastRenderedPageBreak/>
        <w:t>Т</w:t>
      </w:r>
      <w:r w:rsidR="005F78E4" w:rsidRPr="00970A54">
        <w:rPr>
          <w:rFonts w:ascii="Arial Narrow" w:hAnsi="Arial Narrow"/>
          <w:b/>
          <w:bCs/>
          <w:i/>
          <w:iCs/>
          <w:sz w:val="18"/>
          <w:szCs w:val="18"/>
          <w:lang w:val="sr-Cyrl-CS"/>
        </w:rPr>
        <w:t>абела</w:t>
      </w:r>
      <w:r w:rsidR="006F6AD6" w:rsidRPr="00970A54">
        <w:rPr>
          <w:rFonts w:ascii="Arial Narrow" w:hAnsi="Arial Narrow"/>
          <w:b/>
          <w:bCs/>
          <w:i/>
          <w:iCs/>
          <w:sz w:val="18"/>
          <w:szCs w:val="18"/>
          <w:lang w:val="sr-Cyrl-CS"/>
        </w:rPr>
        <w:t xml:space="preserve"> 1 </w:t>
      </w:r>
      <w:r w:rsidR="005F78E4" w:rsidRPr="00970A54">
        <w:rPr>
          <w:rFonts w:ascii="Arial Narrow" w:hAnsi="Arial Narrow"/>
          <w:b/>
          <w:bCs/>
          <w:i/>
          <w:iCs/>
          <w:sz w:val="18"/>
          <w:szCs w:val="18"/>
          <w:lang w:val="sr-Cyrl-CS"/>
        </w:rPr>
        <w:t xml:space="preserve"> </w:t>
      </w:r>
      <w:r w:rsidR="005F78E4" w:rsidRPr="00970A54">
        <w:rPr>
          <w:rFonts w:ascii="Arial Narrow" w:hAnsi="Arial Narrow" w:cs="Arial"/>
          <w:b/>
          <w:bCs/>
          <w:i/>
          <w:iCs/>
          <w:sz w:val="18"/>
          <w:szCs w:val="18"/>
          <w:lang w:val="sr-Cyrl-CS"/>
        </w:rPr>
        <w:t>"</w:t>
      </w:r>
      <w:r w:rsidR="005F78E4" w:rsidRPr="00970A54">
        <w:rPr>
          <w:rFonts w:ascii="Arial Narrow" w:hAnsi="Arial Narrow"/>
          <w:b/>
          <w:bCs/>
          <w:i/>
          <w:iCs/>
          <w:sz w:val="18"/>
          <w:szCs w:val="18"/>
          <w:lang w:val="sr-Cyrl-CS"/>
        </w:rPr>
        <w:t>Компатибилност намена</w:t>
      </w:r>
      <w:r w:rsidR="005F78E4" w:rsidRPr="00970A54">
        <w:rPr>
          <w:rFonts w:ascii="Arial Narrow" w:hAnsi="Arial Narrow" w:cs="Arial"/>
          <w:b/>
          <w:bCs/>
          <w:i/>
          <w:iCs/>
          <w:sz w:val="18"/>
          <w:szCs w:val="18"/>
          <w:lang w:val="sr-Cyrl-CS"/>
        </w:rPr>
        <w:t>"</w:t>
      </w:r>
      <w:r w:rsidR="005F78E4" w:rsidRPr="00970A54">
        <w:rPr>
          <w:rFonts w:ascii="Arial Narrow" w:hAnsi="Arial Narrow"/>
          <w:b/>
          <w:bCs/>
          <w:i/>
          <w:iCs/>
          <w:sz w:val="18"/>
          <w:szCs w:val="18"/>
          <w:lang w:val="sr-Cyrl-CS"/>
        </w:rPr>
        <w:t xml:space="preserve">  </w:t>
      </w:r>
    </w:p>
    <w:tbl>
      <w:tblPr>
        <w:tblW w:w="9639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84"/>
        <w:gridCol w:w="1984"/>
        <w:gridCol w:w="612"/>
        <w:gridCol w:w="664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567"/>
        <w:gridCol w:w="425"/>
      </w:tblGrid>
      <w:tr w:rsidR="005F78E4" w:rsidRPr="00970A54" w14:paraId="7740EBF7" w14:textId="77777777" w:rsidTr="00A12D4F">
        <w:trPr>
          <w:cantSplit/>
          <w:trHeight w:val="235"/>
        </w:trPr>
        <w:tc>
          <w:tcPr>
            <w:tcW w:w="2268" w:type="dxa"/>
            <w:gridSpan w:val="2"/>
            <w:vMerge w:val="restart"/>
          </w:tcPr>
          <w:p w14:paraId="126ECC1E" w14:textId="77777777" w:rsidR="005F78E4" w:rsidRPr="00970A54" w:rsidRDefault="005F78E4" w:rsidP="00A12D4F">
            <w:pPr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bookmarkStart w:id="5" w:name="_Hlk149566798"/>
          </w:p>
        </w:tc>
        <w:tc>
          <w:tcPr>
            <w:tcW w:w="7371" w:type="dxa"/>
            <w:gridSpan w:val="13"/>
          </w:tcPr>
          <w:p w14:paraId="3F994D8D" w14:textId="77777777" w:rsidR="005F78E4" w:rsidRPr="00970A54" w:rsidRDefault="005F78E4" w:rsidP="00A12D4F">
            <w:pPr>
              <w:rPr>
                <w:rFonts w:ascii="Arial Narrow" w:hAnsi="Arial Narrow" w:cs="Arial"/>
                <w:b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b/>
                <w:sz w:val="16"/>
                <w:szCs w:val="16"/>
                <w:lang w:val="sr-Cyrl-CS"/>
              </w:rPr>
              <w:t xml:space="preserve">КОМПАТИБИЛНА НАМЕНА </w:t>
            </w:r>
          </w:p>
        </w:tc>
      </w:tr>
      <w:tr w:rsidR="005F78E4" w:rsidRPr="00970A54" w14:paraId="6D767D8E" w14:textId="77777777" w:rsidTr="00C42E5A">
        <w:trPr>
          <w:cantSplit/>
          <w:trHeight w:val="2173"/>
        </w:trPr>
        <w:tc>
          <w:tcPr>
            <w:tcW w:w="2268" w:type="dxa"/>
            <w:gridSpan w:val="2"/>
            <w:vMerge/>
          </w:tcPr>
          <w:p w14:paraId="10A96974" w14:textId="77777777" w:rsidR="005F78E4" w:rsidRPr="00970A54" w:rsidRDefault="005F78E4" w:rsidP="00A12D4F">
            <w:pPr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</w:p>
        </w:tc>
        <w:tc>
          <w:tcPr>
            <w:tcW w:w="612" w:type="dxa"/>
            <w:textDirection w:val="btLr"/>
            <w:vAlign w:val="center"/>
          </w:tcPr>
          <w:p w14:paraId="4E3F5165" w14:textId="77777777" w:rsidR="005F78E4" w:rsidRPr="00970A54" w:rsidRDefault="005F78E4" w:rsidP="00A12D4F">
            <w:pPr>
              <w:ind w:left="113" w:right="113"/>
              <w:jc w:val="left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 xml:space="preserve">Саобраћајне површине </w:t>
            </w:r>
          </w:p>
        </w:tc>
        <w:tc>
          <w:tcPr>
            <w:tcW w:w="664" w:type="dxa"/>
            <w:textDirection w:val="btLr"/>
            <w:vAlign w:val="center"/>
          </w:tcPr>
          <w:p w14:paraId="6E2269C1" w14:textId="77777777" w:rsidR="005F78E4" w:rsidRPr="00970A54" w:rsidRDefault="005F78E4" w:rsidP="00A12D4F">
            <w:pPr>
              <w:ind w:left="113" w:right="113"/>
              <w:jc w:val="left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 xml:space="preserve">Површине за инфраструктурне објекте и комплексе </w:t>
            </w:r>
          </w:p>
        </w:tc>
        <w:tc>
          <w:tcPr>
            <w:tcW w:w="567" w:type="dxa"/>
            <w:textDirection w:val="btLr"/>
            <w:vAlign w:val="center"/>
          </w:tcPr>
          <w:p w14:paraId="393FF7B1" w14:textId="77777777" w:rsidR="005F78E4" w:rsidRPr="00970A54" w:rsidRDefault="005F78E4" w:rsidP="00A12D4F">
            <w:pPr>
              <w:ind w:left="113" w:right="113"/>
              <w:jc w:val="left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Комуналне површине</w:t>
            </w:r>
          </w:p>
        </w:tc>
        <w:tc>
          <w:tcPr>
            <w:tcW w:w="567" w:type="dxa"/>
            <w:textDirection w:val="btLr"/>
            <w:vAlign w:val="center"/>
          </w:tcPr>
          <w:p w14:paraId="660E0E66" w14:textId="77777777" w:rsidR="005F78E4" w:rsidRPr="00970A54" w:rsidRDefault="005F78E4" w:rsidP="00A12D4F">
            <w:pPr>
              <w:ind w:left="113" w:right="113"/>
              <w:jc w:val="left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Јавне зелене површине/шуме</w:t>
            </w:r>
          </w:p>
        </w:tc>
        <w:tc>
          <w:tcPr>
            <w:tcW w:w="567" w:type="dxa"/>
            <w:textDirection w:val="btLr"/>
            <w:vAlign w:val="center"/>
          </w:tcPr>
          <w:p w14:paraId="444B5BBC" w14:textId="77777777" w:rsidR="005F78E4" w:rsidRPr="00970A54" w:rsidRDefault="005F78E4" w:rsidP="00A12D4F">
            <w:pPr>
              <w:ind w:left="113" w:right="113"/>
              <w:jc w:val="left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Површине за објекте и комплексе јавних служби</w:t>
            </w:r>
          </w:p>
        </w:tc>
        <w:tc>
          <w:tcPr>
            <w:tcW w:w="567" w:type="dxa"/>
            <w:textDirection w:val="btLr"/>
            <w:vAlign w:val="center"/>
          </w:tcPr>
          <w:p w14:paraId="1A0B1EBB" w14:textId="77777777" w:rsidR="005F78E4" w:rsidRPr="00970A54" w:rsidRDefault="005F78E4" w:rsidP="00A12D4F">
            <w:pPr>
              <w:ind w:left="113" w:right="113"/>
              <w:jc w:val="left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 xml:space="preserve">Површине за спортске објекте и комплексе </w:t>
            </w:r>
          </w:p>
        </w:tc>
        <w:tc>
          <w:tcPr>
            <w:tcW w:w="567" w:type="dxa"/>
            <w:textDirection w:val="btLr"/>
            <w:vAlign w:val="center"/>
          </w:tcPr>
          <w:p w14:paraId="37A6A0D5" w14:textId="77777777" w:rsidR="005F78E4" w:rsidRPr="00970A54" w:rsidRDefault="005F78E4" w:rsidP="00A12D4F">
            <w:pPr>
              <w:ind w:left="113" w:right="113"/>
              <w:jc w:val="left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Површине за становање</w:t>
            </w:r>
          </w:p>
        </w:tc>
        <w:tc>
          <w:tcPr>
            <w:tcW w:w="567" w:type="dxa"/>
            <w:textDirection w:val="btLr"/>
            <w:vAlign w:val="center"/>
          </w:tcPr>
          <w:p w14:paraId="0E74EE5D" w14:textId="0E7A9209" w:rsidR="005F78E4" w:rsidRPr="00970A54" w:rsidRDefault="005F78E4" w:rsidP="00A12D4F">
            <w:pPr>
              <w:ind w:left="113" w:right="113"/>
              <w:jc w:val="left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Мешовит и  градски центри</w:t>
            </w:r>
          </w:p>
        </w:tc>
        <w:tc>
          <w:tcPr>
            <w:tcW w:w="567" w:type="dxa"/>
            <w:textDirection w:val="btLr"/>
            <w:vAlign w:val="center"/>
          </w:tcPr>
          <w:p w14:paraId="36E9173D" w14:textId="7D3BEFC1" w:rsidR="005F78E4" w:rsidRPr="00970A54" w:rsidRDefault="005F78E4" w:rsidP="00A12D4F">
            <w:pPr>
              <w:ind w:left="113" w:right="113"/>
              <w:jc w:val="left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Површине за Комерцијалне садржаје</w:t>
            </w:r>
          </w:p>
        </w:tc>
        <w:tc>
          <w:tcPr>
            <w:tcW w:w="567" w:type="dxa"/>
            <w:textDirection w:val="btLr"/>
          </w:tcPr>
          <w:p w14:paraId="272D5481" w14:textId="5B41C400" w:rsidR="005F78E4" w:rsidRPr="00970A54" w:rsidRDefault="005F78E4" w:rsidP="00A12D4F">
            <w:pPr>
              <w:ind w:left="113" w:right="113"/>
              <w:jc w:val="left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Површине за привредне  зоне</w:t>
            </w:r>
          </w:p>
        </w:tc>
        <w:tc>
          <w:tcPr>
            <w:tcW w:w="567" w:type="dxa"/>
            <w:textDirection w:val="btLr"/>
          </w:tcPr>
          <w:p w14:paraId="110FAE6F" w14:textId="77777777" w:rsidR="005F78E4" w:rsidRPr="00970A54" w:rsidRDefault="005F78E4" w:rsidP="00A12D4F">
            <w:pPr>
              <w:ind w:left="113" w:right="113"/>
              <w:jc w:val="left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Површине за привредне паркове</w:t>
            </w:r>
          </w:p>
        </w:tc>
        <w:tc>
          <w:tcPr>
            <w:tcW w:w="567" w:type="dxa"/>
            <w:textDirection w:val="btLr"/>
          </w:tcPr>
          <w:p w14:paraId="21A39C70" w14:textId="77777777" w:rsidR="005F78E4" w:rsidRPr="00970A54" w:rsidRDefault="005F78E4" w:rsidP="00A12D4F">
            <w:pPr>
              <w:ind w:left="113" w:right="113"/>
              <w:jc w:val="left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Површине за верске објекте и комплексе</w:t>
            </w:r>
          </w:p>
        </w:tc>
        <w:tc>
          <w:tcPr>
            <w:tcW w:w="425" w:type="dxa"/>
            <w:textDirection w:val="btLr"/>
          </w:tcPr>
          <w:p w14:paraId="1CB52C70" w14:textId="77777777" w:rsidR="005F78E4" w:rsidRPr="00970A54" w:rsidRDefault="005F78E4" w:rsidP="00A12D4F">
            <w:pPr>
              <w:ind w:left="113" w:right="113"/>
              <w:jc w:val="left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Остале зелене површине</w:t>
            </w:r>
          </w:p>
        </w:tc>
      </w:tr>
      <w:tr w:rsidR="005F78E4" w:rsidRPr="00970A54" w14:paraId="5A3F84CA" w14:textId="77777777" w:rsidTr="00C42E5A">
        <w:trPr>
          <w:cantSplit/>
          <w:trHeight w:val="349"/>
        </w:trPr>
        <w:tc>
          <w:tcPr>
            <w:tcW w:w="284" w:type="dxa"/>
            <w:vMerge w:val="restart"/>
            <w:textDirection w:val="btLr"/>
          </w:tcPr>
          <w:p w14:paraId="75BBAB9E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b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b/>
                <w:sz w:val="16"/>
                <w:szCs w:val="16"/>
                <w:lang w:val="sr-Cyrl-CS"/>
              </w:rPr>
              <w:t>ДОМИНАНТНА НАМЕНА</w:t>
            </w:r>
          </w:p>
        </w:tc>
        <w:tc>
          <w:tcPr>
            <w:tcW w:w="1984" w:type="dxa"/>
            <w:vAlign w:val="center"/>
          </w:tcPr>
          <w:p w14:paraId="3BB3B021" w14:textId="77777777" w:rsidR="005F78E4" w:rsidRPr="00970A54" w:rsidRDefault="005F78E4" w:rsidP="00A12D4F">
            <w:pPr>
              <w:jc w:val="left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Саобраћајне површине</w:t>
            </w:r>
          </w:p>
        </w:tc>
        <w:tc>
          <w:tcPr>
            <w:tcW w:w="612" w:type="dxa"/>
            <w:vAlign w:val="center"/>
          </w:tcPr>
          <w:p w14:paraId="7778B2D5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о</w:t>
            </w:r>
          </w:p>
        </w:tc>
        <w:tc>
          <w:tcPr>
            <w:tcW w:w="664" w:type="dxa"/>
            <w:vAlign w:val="center"/>
          </w:tcPr>
          <w:p w14:paraId="6C719534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X</w:t>
            </w:r>
            <w:r w:rsidRPr="00970A54">
              <w:rPr>
                <w:rFonts w:ascii="Arial Narrow" w:hAnsi="Arial Narrow" w:cs="Arial"/>
                <w:sz w:val="16"/>
                <w:szCs w:val="16"/>
                <w:vertAlign w:val="superscript"/>
                <w:lang w:val="sr-Cyrl-CS"/>
              </w:rPr>
              <w:t>1</w:t>
            </w:r>
          </w:p>
        </w:tc>
        <w:tc>
          <w:tcPr>
            <w:tcW w:w="567" w:type="dxa"/>
            <w:vAlign w:val="center"/>
          </w:tcPr>
          <w:p w14:paraId="5C75E799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</w:p>
        </w:tc>
        <w:tc>
          <w:tcPr>
            <w:tcW w:w="567" w:type="dxa"/>
            <w:vAlign w:val="center"/>
          </w:tcPr>
          <w:p w14:paraId="3242AE3A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X</w:t>
            </w:r>
            <w:r w:rsidRPr="00970A54">
              <w:rPr>
                <w:rFonts w:ascii="Arial Narrow" w:hAnsi="Arial Narrow" w:cs="Arial"/>
                <w:sz w:val="16"/>
                <w:szCs w:val="16"/>
                <w:vertAlign w:val="superscript"/>
                <w:lang w:val="sr-Cyrl-CS"/>
              </w:rPr>
              <w:t>1</w:t>
            </w:r>
          </w:p>
        </w:tc>
        <w:tc>
          <w:tcPr>
            <w:tcW w:w="567" w:type="dxa"/>
            <w:vAlign w:val="center"/>
          </w:tcPr>
          <w:p w14:paraId="4322B226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X</w:t>
            </w:r>
            <w:r w:rsidRPr="00970A54">
              <w:rPr>
                <w:rFonts w:ascii="Arial Narrow" w:hAnsi="Arial Narrow" w:cs="Arial"/>
                <w:sz w:val="16"/>
                <w:szCs w:val="16"/>
                <w:vertAlign w:val="superscript"/>
                <w:lang w:val="sr-Cyrl-CS"/>
              </w:rPr>
              <w:t>8</w:t>
            </w:r>
          </w:p>
        </w:tc>
        <w:tc>
          <w:tcPr>
            <w:tcW w:w="567" w:type="dxa"/>
            <w:vAlign w:val="center"/>
          </w:tcPr>
          <w:p w14:paraId="251935CC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vertAlign w:val="superscript"/>
                <w:lang w:val="sr-Cyrl-CS"/>
              </w:rPr>
            </w:pPr>
          </w:p>
        </w:tc>
        <w:tc>
          <w:tcPr>
            <w:tcW w:w="567" w:type="dxa"/>
            <w:vAlign w:val="center"/>
          </w:tcPr>
          <w:p w14:paraId="53318C5B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</w:p>
        </w:tc>
        <w:tc>
          <w:tcPr>
            <w:tcW w:w="567" w:type="dxa"/>
            <w:vAlign w:val="center"/>
          </w:tcPr>
          <w:p w14:paraId="2EE25035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</w:p>
        </w:tc>
        <w:tc>
          <w:tcPr>
            <w:tcW w:w="567" w:type="dxa"/>
            <w:vAlign w:val="center"/>
          </w:tcPr>
          <w:p w14:paraId="3B2BD03B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X</w:t>
            </w:r>
            <w:r w:rsidRPr="00970A54">
              <w:rPr>
                <w:rFonts w:ascii="Arial Narrow" w:hAnsi="Arial Narrow" w:cs="Arial"/>
                <w:sz w:val="16"/>
                <w:szCs w:val="16"/>
                <w:vertAlign w:val="superscript"/>
                <w:lang w:val="sr-Cyrl-CS"/>
              </w:rPr>
              <w:t>9</w:t>
            </w:r>
          </w:p>
        </w:tc>
        <w:tc>
          <w:tcPr>
            <w:tcW w:w="567" w:type="dxa"/>
            <w:vAlign w:val="center"/>
          </w:tcPr>
          <w:p w14:paraId="1AE02C25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X</w:t>
            </w:r>
            <w:r w:rsidRPr="00970A54">
              <w:rPr>
                <w:rFonts w:ascii="Arial Narrow" w:hAnsi="Arial Narrow" w:cs="Arial"/>
                <w:sz w:val="16"/>
                <w:szCs w:val="16"/>
                <w:vertAlign w:val="superscript"/>
                <w:lang w:val="sr-Cyrl-CS"/>
              </w:rPr>
              <w:t>8</w:t>
            </w:r>
          </w:p>
        </w:tc>
        <w:tc>
          <w:tcPr>
            <w:tcW w:w="567" w:type="dxa"/>
            <w:vAlign w:val="center"/>
          </w:tcPr>
          <w:p w14:paraId="250A5093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</w:p>
        </w:tc>
        <w:tc>
          <w:tcPr>
            <w:tcW w:w="567" w:type="dxa"/>
            <w:vAlign w:val="center"/>
          </w:tcPr>
          <w:p w14:paraId="17C1D5AC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</w:p>
        </w:tc>
        <w:tc>
          <w:tcPr>
            <w:tcW w:w="425" w:type="dxa"/>
            <w:vAlign w:val="center"/>
          </w:tcPr>
          <w:p w14:paraId="022ED8CB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X</w:t>
            </w:r>
          </w:p>
        </w:tc>
      </w:tr>
      <w:tr w:rsidR="005F78E4" w:rsidRPr="00970A54" w14:paraId="2D415BB7" w14:textId="77777777" w:rsidTr="00C42E5A">
        <w:trPr>
          <w:cantSplit/>
          <w:trHeight w:val="24"/>
        </w:trPr>
        <w:tc>
          <w:tcPr>
            <w:tcW w:w="284" w:type="dxa"/>
            <w:vMerge/>
          </w:tcPr>
          <w:p w14:paraId="51D61732" w14:textId="77777777" w:rsidR="005F78E4" w:rsidRPr="00970A54" w:rsidRDefault="005F78E4" w:rsidP="00A12D4F">
            <w:pPr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</w:p>
        </w:tc>
        <w:tc>
          <w:tcPr>
            <w:tcW w:w="1984" w:type="dxa"/>
            <w:vAlign w:val="center"/>
          </w:tcPr>
          <w:p w14:paraId="1D44B388" w14:textId="77777777" w:rsidR="005F78E4" w:rsidRPr="00970A54" w:rsidRDefault="005F78E4" w:rsidP="00A12D4F">
            <w:pPr>
              <w:jc w:val="left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Површине за  нфраструктурне објекте и комплексе</w:t>
            </w:r>
          </w:p>
        </w:tc>
        <w:tc>
          <w:tcPr>
            <w:tcW w:w="612" w:type="dxa"/>
            <w:vAlign w:val="center"/>
          </w:tcPr>
          <w:p w14:paraId="6FA81E21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X</w:t>
            </w:r>
            <w:r w:rsidRPr="00970A54">
              <w:rPr>
                <w:rFonts w:ascii="Arial Narrow" w:hAnsi="Arial Narrow" w:cs="Arial"/>
                <w:sz w:val="16"/>
                <w:szCs w:val="16"/>
                <w:vertAlign w:val="superscript"/>
                <w:lang w:val="sr-Cyrl-CS"/>
              </w:rPr>
              <w:t>1</w:t>
            </w:r>
          </w:p>
        </w:tc>
        <w:tc>
          <w:tcPr>
            <w:tcW w:w="664" w:type="dxa"/>
            <w:vAlign w:val="center"/>
          </w:tcPr>
          <w:p w14:paraId="1F98BAE5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о</w:t>
            </w:r>
          </w:p>
        </w:tc>
        <w:tc>
          <w:tcPr>
            <w:tcW w:w="567" w:type="dxa"/>
            <w:vAlign w:val="center"/>
          </w:tcPr>
          <w:p w14:paraId="4146B40A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</w:p>
        </w:tc>
        <w:tc>
          <w:tcPr>
            <w:tcW w:w="567" w:type="dxa"/>
            <w:vAlign w:val="center"/>
          </w:tcPr>
          <w:p w14:paraId="5075BD19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X</w:t>
            </w:r>
            <w:r w:rsidRPr="00970A54">
              <w:rPr>
                <w:rFonts w:ascii="Arial Narrow" w:hAnsi="Arial Narrow" w:cs="Arial"/>
                <w:sz w:val="16"/>
                <w:szCs w:val="16"/>
                <w:vertAlign w:val="superscript"/>
                <w:lang w:val="sr-Cyrl-CS"/>
              </w:rPr>
              <w:t>1</w:t>
            </w:r>
          </w:p>
        </w:tc>
        <w:tc>
          <w:tcPr>
            <w:tcW w:w="567" w:type="dxa"/>
            <w:vAlign w:val="center"/>
          </w:tcPr>
          <w:p w14:paraId="4FE43D46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</w:p>
        </w:tc>
        <w:tc>
          <w:tcPr>
            <w:tcW w:w="567" w:type="dxa"/>
            <w:vAlign w:val="center"/>
          </w:tcPr>
          <w:p w14:paraId="020F946E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X</w:t>
            </w:r>
            <w:r w:rsidRPr="00970A54">
              <w:rPr>
                <w:rFonts w:ascii="Arial Narrow" w:hAnsi="Arial Narrow" w:cs="Arial"/>
                <w:sz w:val="16"/>
                <w:szCs w:val="16"/>
                <w:vertAlign w:val="superscript"/>
                <w:lang w:val="sr-Cyrl-CS"/>
              </w:rPr>
              <w:t>2</w:t>
            </w:r>
          </w:p>
        </w:tc>
        <w:tc>
          <w:tcPr>
            <w:tcW w:w="567" w:type="dxa"/>
            <w:vAlign w:val="center"/>
          </w:tcPr>
          <w:p w14:paraId="2ABDE5F4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</w:p>
        </w:tc>
        <w:tc>
          <w:tcPr>
            <w:tcW w:w="567" w:type="dxa"/>
            <w:vAlign w:val="center"/>
          </w:tcPr>
          <w:p w14:paraId="522B78A4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</w:p>
        </w:tc>
        <w:tc>
          <w:tcPr>
            <w:tcW w:w="567" w:type="dxa"/>
            <w:vAlign w:val="center"/>
          </w:tcPr>
          <w:p w14:paraId="68C0027E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X</w:t>
            </w:r>
          </w:p>
        </w:tc>
        <w:tc>
          <w:tcPr>
            <w:tcW w:w="567" w:type="dxa"/>
            <w:vAlign w:val="center"/>
          </w:tcPr>
          <w:p w14:paraId="292C9097" w14:textId="77777777" w:rsidR="005F78E4" w:rsidRPr="00970A54" w:rsidRDefault="005F78E4" w:rsidP="00A12D4F">
            <w:pPr>
              <w:spacing w:line="276" w:lineRule="auto"/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</w:p>
        </w:tc>
        <w:tc>
          <w:tcPr>
            <w:tcW w:w="567" w:type="dxa"/>
            <w:vAlign w:val="center"/>
          </w:tcPr>
          <w:p w14:paraId="2DB3AB27" w14:textId="77777777" w:rsidR="005F78E4" w:rsidRPr="00970A54" w:rsidRDefault="005F78E4" w:rsidP="00A12D4F">
            <w:pPr>
              <w:spacing w:line="276" w:lineRule="auto"/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</w:p>
        </w:tc>
        <w:tc>
          <w:tcPr>
            <w:tcW w:w="567" w:type="dxa"/>
            <w:vAlign w:val="center"/>
          </w:tcPr>
          <w:p w14:paraId="60B9B6C8" w14:textId="77777777" w:rsidR="005F78E4" w:rsidRPr="00970A54" w:rsidRDefault="005F78E4" w:rsidP="00A12D4F">
            <w:pPr>
              <w:spacing w:line="276" w:lineRule="auto"/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</w:p>
        </w:tc>
        <w:tc>
          <w:tcPr>
            <w:tcW w:w="425" w:type="dxa"/>
            <w:vAlign w:val="center"/>
          </w:tcPr>
          <w:p w14:paraId="4FA5F8A9" w14:textId="77777777" w:rsidR="005F78E4" w:rsidRPr="00970A54" w:rsidRDefault="005F78E4" w:rsidP="00A12D4F">
            <w:pPr>
              <w:spacing w:line="276" w:lineRule="auto"/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X</w:t>
            </w:r>
          </w:p>
        </w:tc>
      </w:tr>
      <w:tr w:rsidR="005F78E4" w:rsidRPr="00970A54" w14:paraId="306BCBF1" w14:textId="77777777" w:rsidTr="00C42E5A">
        <w:trPr>
          <w:cantSplit/>
          <w:trHeight w:val="277"/>
        </w:trPr>
        <w:tc>
          <w:tcPr>
            <w:tcW w:w="284" w:type="dxa"/>
            <w:vMerge/>
          </w:tcPr>
          <w:p w14:paraId="3F6839AC" w14:textId="77777777" w:rsidR="005F78E4" w:rsidRPr="00970A54" w:rsidRDefault="005F78E4" w:rsidP="00A12D4F">
            <w:pPr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</w:p>
        </w:tc>
        <w:tc>
          <w:tcPr>
            <w:tcW w:w="1984" w:type="dxa"/>
            <w:vAlign w:val="center"/>
          </w:tcPr>
          <w:p w14:paraId="1C794C2F" w14:textId="77777777" w:rsidR="005F78E4" w:rsidRPr="00970A54" w:rsidRDefault="005F78E4" w:rsidP="00A12D4F">
            <w:pPr>
              <w:jc w:val="left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Комуналне површине</w:t>
            </w:r>
          </w:p>
        </w:tc>
        <w:tc>
          <w:tcPr>
            <w:tcW w:w="612" w:type="dxa"/>
            <w:vAlign w:val="center"/>
          </w:tcPr>
          <w:p w14:paraId="746C7299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X</w:t>
            </w:r>
            <w:r w:rsidRPr="00970A54">
              <w:rPr>
                <w:rFonts w:ascii="Arial Narrow" w:hAnsi="Arial Narrow" w:cs="Arial"/>
                <w:sz w:val="16"/>
                <w:szCs w:val="16"/>
                <w:vertAlign w:val="superscript"/>
                <w:lang w:val="sr-Cyrl-CS"/>
              </w:rPr>
              <w:t>1</w:t>
            </w:r>
          </w:p>
        </w:tc>
        <w:tc>
          <w:tcPr>
            <w:tcW w:w="664" w:type="dxa"/>
            <w:vAlign w:val="center"/>
          </w:tcPr>
          <w:p w14:paraId="7F755B61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X</w:t>
            </w:r>
            <w:r w:rsidRPr="00970A54">
              <w:rPr>
                <w:rFonts w:ascii="Arial Narrow" w:hAnsi="Arial Narrow" w:cs="Arial"/>
                <w:sz w:val="16"/>
                <w:szCs w:val="16"/>
                <w:vertAlign w:val="superscript"/>
                <w:lang w:val="sr-Cyrl-CS"/>
              </w:rPr>
              <w:t>1</w:t>
            </w:r>
          </w:p>
        </w:tc>
        <w:tc>
          <w:tcPr>
            <w:tcW w:w="567" w:type="dxa"/>
            <w:vAlign w:val="center"/>
          </w:tcPr>
          <w:p w14:paraId="543F858F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о</w:t>
            </w:r>
          </w:p>
        </w:tc>
        <w:tc>
          <w:tcPr>
            <w:tcW w:w="567" w:type="dxa"/>
            <w:vAlign w:val="center"/>
          </w:tcPr>
          <w:p w14:paraId="23F39964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X</w:t>
            </w:r>
            <w:r w:rsidRPr="00970A54">
              <w:rPr>
                <w:rFonts w:ascii="Arial Narrow" w:hAnsi="Arial Narrow" w:cs="Arial"/>
                <w:sz w:val="16"/>
                <w:szCs w:val="16"/>
                <w:vertAlign w:val="superscript"/>
                <w:lang w:val="sr-Cyrl-CS"/>
              </w:rPr>
              <w:t>1</w:t>
            </w:r>
          </w:p>
        </w:tc>
        <w:tc>
          <w:tcPr>
            <w:tcW w:w="567" w:type="dxa"/>
            <w:vAlign w:val="center"/>
          </w:tcPr>
          <w:p w14:paraId="53504E05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X</w:t>
            </w:r>
          </w:p>
        </w:tc>
        <w:tc>
          <w:tcPr>
            <w:tcW w:w="567" w:type="dxa"/>
            <w:vAlign w:val="center"/>
          </w:tcPr>
          <w:p w14:paraId="4ACDF49A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</w:p>
        </w:tc>
        <w:tc>
          <w:tcPr>
            <w:tcW w:w="567" w:type="dxa"/>
            <w:vAlign w:val="center"/>
          </w:tcPr>
          <w:p w14:paraId="5A2D892B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</w:p>
        </w:tc>
        <w:tc>
          <w:tcPr>
            <w:tcW w:w="567" w:type="dxa"/>
            <w:vAlign w:val="center"/>
          </w:tcPr>
          <w:p w14:paraId="1FF40C91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</w:p>
        </w:tc>
        <w:tc>
          <w:tcPr>
            <w:tcW w:w="567" w:type="dxa"/>
            <w:vAlign w:val="center"/>
          </w:tcPr>
          <w:p w14:paraId="7092D743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X</w:t>
            </w:r>
            <w:r w:rsidRPr="00970A54">
              <w:rPr>
                <w:rFonts w:ascii="Arial Narrow" w:hAnsi="Arial Narrow" w:cs="Arial"/>
                <w:sz w:val="16"/>
                <w:szCs w:val="16"/>
                <w:vertAlign w:val="superscript"/>
                <w:lang w:val="sr-Cyrl-CS"/>
              </w:rPr>
              <w:t>10</w:t>
            </w:r>
          </w:p>
        </w:tc>
        <w:tc>
          <w:tcPr>
            <w:tcW w:w="567" w:type="dxa"/>
            <w:vAlign w:val="center"/>
          </w:tcPr>
          <w:p w14:paraId="4C591535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</w:p>
        </w:tc>
        <w:tc>
          <w:tcPr>
            <w:tcW w:w="567" w:type="dxa"/>
            <w:vAlign w:val="center"/>
          </w:tcPr>
          <w:p w14:paraId="108F7370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</w:p>
        </w:tc>
        <w:tc>
          <w:tcPr>
            <w:tcW w:w="567" w:type="dxa"/>
            <w:vAlign w:val="center"/>
          </w:tcPr>
          <w:p w14:paraId="6A4C59B7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X</w:t>
            </w:r>
            <w:r w:rsidRPr="00970A54">
              <w:rPr>
                <w:rFonts w:ascii="Arial Narrow" w:hAnsi="Arial Narrow" w:cs="Arial"/>
                <w:sz w:val="16"/>
                <w:szCs w:val="16"/>
                <w:vertAlign w:val="superscript"/>
                <w:lang w:val="sr-Cyrl-CS"/>
              </w:rPr>
              <w:t>4</w:t>
            </w:r>
          </w:p>
        </w:tc>
        <w:tc>
          <w:tcPr>
            <w:tcW w:w="425" w:type="dxa"/>
            <w:vAlign w:val="center"/>
          </w:tcPr>
          <w:p w14:paraId="0E1AAD02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X</w:t>
            </w:r>
          </w:p>
        </w:tc>
      </w:tr>
      <w:tr w:rsidR="005F78E4" w:rsidRPr="00970A54" w14:paraId="4E3D5AA1" w14:textId="77777777" w:rsidTr="00C42E5A">
        <w:trPr>
          <w:cantSplit/>
          <w:trHeight w:val="24"/>
        </w:trPr>
        <w:tc>
          <w:tcPr>
            <w:tcW w:w="284" w:type="dxa"/>
            <w:vMerge/>
          </w:tcPr>
          <w:p w14:paraId="327BA874" w14:textId="77777777" w:rsidR="005F78E4" w:rsidRPr="00970A54" w:rsidRDefault="005F78E4" w:rsidP="00A12D4F">
            <w:pPr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</w:p>
        </w:tc>
        <w:tc>
          <w:tcPr>
            <w:tcW w:w="1984" w:type="dxa"/>
            <w:vAlign w:val="center"/>
          </w:tcPr>
          <w:p w14:paraId="4CFA440E" w14:textId="77777777" w:rsidR="005F78E4" w:rsidRPr="00970A54" w:rsidRDefault="005F78E4" w:rsidP="00A12D4F">
            <w:pPr>
              <w:jc w:val="left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Јавне зелене површине/шуме</w:t>
            </w:r>
          </w:p>
        </w:tc>
        <w:tc>
          <w:tcPr>
            <w:tcW w:w="612" w:type="dxa"/>
            <w:vAlign w:val="center"/>
          </w:tcPr>
          <w:p w14:paraId="3811A5BA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X</w:t>
            </w:r>
            <w:r w:rsidRPr="00970A54">
              <w:rPr>
                <w:rFonts w:ascii="Arial Narrow" w:hAnsi="Arial Narrow" w:cs="Arial"/>
                <w:sz w:val="16"/>
                <w:szCs w:val="16"/>
                <w:vertAlign w:val="superscript"/>
                <w:lang w:val="sr-Cyrl-CS"/>
              </w:rPr>
              <w:t>1</w:t>
            </w:r>
          </w:p>
        </w:tc>
        <w:tc>
          <w:tcPr>
            <w:tcW w:w="664" w:type="dxa"/>
            <w:vAlign w:val="center"/>
          </w:tcPr>
          <w:p w14:paraId="180FA5D7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X</w:t>
            </w:r>
            <w:r w:rsidRPr="00970A54">
              <w:rPr>
                <w:rFonts w:ascii="Arial Narrow" w:hAnsi="Arial Narrow" w:cs="Arial"/>
                <w:sz w:val="16"/>
                <w:szCs w:val="16"/>
                <w:vertAlign w:val="superscript"/>
                <w:lang w:val="sr-Cyrl-CS"/>
              </w:rPr>
              <w:t>1</w:t>
            </w:r>
          </w:p>
        </w:tc>
        <w:tc>
          <w:tcPr>
            <w:tcW w:w="567" w:type="dxa"/>
            <w:vAlign w:val="center"/>
          </w:tcPr>
          <w:p w14:paraId="2B59F7B5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</w:p>
        </w:tc>
        <w:tc>
          <w:tcPr>
            <w:tcW w:w="567" w:type="dxa"/>
            <w:vAlign w:val="center"/>
          </w:tcPr>
          <w:p w14:paraId="3580A2FC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о</w:t>
            </w:r>
          </w:p>
        </w:tc>
        <w:tc>
          <w:tcPr>
            <w:tcW w:w="567" w:type="dxa"/>
            <w:vAlign w:val="center"/>
          </w:tcPr>
          <w:p w14:paraId="22F97B49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</w:p>
        </w:tc>
        <w:tc>
          <w:tcPr>
            <w:tcW w:w="567" w:type="dxa"/>
            <w:vAlign w:val="center"/>
          </w:tcPr>
          <w:p w14:paraId="57FB5BE9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</w:p>
        </w:tc>
        <w:tc>
          <w:tcPr>
            <w:tcW w:w="567" w:type="dxa"/>
            <w:vAlign w:val="center"/>
          </w:tcPr>
          <w:p w14:paraId="6101E2EB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</w:p>
        </w:tc>
        <w:tc>
          <w:tcPr>
            <w:tcW w:w="567" w:type="dxa"/>
            <w:vAlign w:val="center"/>
          </w:tcPr>
          <w:p w14:paraId="206B3314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</w:p>
        </w:tc>
        <w:tc>
          <w:tcPr>
            <w:tcW w:w="567" w:type="dxa"/>
            <w:vAlign w:val="center"/>
          </w:tcPr>
          <w:p w14:paraId="4B935AB6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</w:p>
        </w:tc>
        <w:tc>
          <w:tcPr>
            <w:tcW w:w="567" w:type="dxa"/>
            <w:vAlign w:val="center"/>
          </w:tcPr>
          <w:p w14:paraId="6F0BC6CA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</w:p>
        </w:tc>
        <w:tc>
          <w:tcPr>
            <w:tcW w:w="567" w:type="dxa"/>
            <w:vAlign w:val="center"/>
          </w:tcPr>
          <w:p w14:paraId="31D628F2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</w:p>
        </w:tc>
        <w:tc>
          <w:tcPr>
            <w:tcW w:w="567" w:type="dxa"/>
            <w:vAlign w:val="center"/>
          </w:tcPr>
          <w:p w14:paraId="7FEDA59A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</w:p>
        </w:tc>
        <w:tc>
          <w:tcPr>
            <w:tcW w:w="425" w:type="dxa"/>
            <w:vAlign w:val="center"/>
          </w:tcPr>
          <w:p w14:paraId="5AF6EF0B" w14:textId="77777777" w:rsidR="005F78E4" w:rsidRPr="00970A54" w:rsidRDefault="005F78E4" w:rsidP="00A12D4F">
            <w:pPr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</w:p>
        </w:tc>
      </w:tr>
      <w:tr w:rsidR="005F78E4" w:rsidRPr="00970A54" w14:paraId="3B3502B7" w14:textId="77777777" w:rsidTr="00C42E5A">
        <w:trPr>
          <w:cantSplit/>
          <w:trHeight w:val="24"/>
        </w:trPr>
        <w:tc>
          <w:tcPr>
            <w:tcW w:w="284" w:type="dxa"/>
            <w:vMerge/>
          </w:tcPr>
          <w:p w14:paraId="22CA9FF7" w14:textId="77777777" w:rsidR="005F78E4" w:rsidRPr="00970A54" w:rsidRDefault="005F78E4" w:rsidP="00A12D4F">
            <w:pPr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</w:p>
        </w:tc>
        <w:tc>
          <w:tcPr>
            <w:tcW w:w="1984" w:type="dxa"/>
            <w:vAlign w:val="center"/>
          </w:tcPr>
          <w:p w14:paraId="52679987" w14:textId="77777777" w:rsidR="005F78E4" w:rsidRPr="00970A54" w:rsidRDefault="005F78E4" w:rsidP="00A12D4F">
            <w:pPr>
              <w:jc w:val="left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Површине за објекте и комплексе јавних служби</w:t>
            </w:r>
            <w:r w:rsidRPr="00970A54">
              <w:rPr>
                <w:rFonts w:ascii="Arial Narrow" w:hAnsi="Arial Narrow" w:cs="Arial"/>
                <w:sz w:val="16"/>
                <w:szCs w:val="16"/>
                <w:vertAlign w:val="superscript"/>
                <w:lang w:val="sr-Cyrl-CS"/>
              </w:rPr>
              <w:t>14</w:t>
            </w:r>
          </w:p>
        </w:tc>
        <w:tc>
          <w:tcPr>
            <w:tcW w:w="612" w:type="dxa"/>
            <w:vAlign w:val="center"/>
          </w:tcPr>
          <w:p w14:paraId="6B799EDD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X</w:t>
            </w:r>
            <w:r w:rsidRPr="00970A54">
              <w:rPr>
                <w:rFonts w:ascii="Arial Narrow" w:hAnsi="Arial Narrow" w:cs="Arial"/>
                <w:sz w:val="16"/>
                <w:szCs w:val="16"/>
                <w:vertAlign w:val="superscript"/>
                <w:lang w:val="sr-Cyrl-CS"/>
              </w:rPr>
              <w:t>1</w:t>
            </w:r>
          </w:p>
        </w:tc>
        <w:tc>
          <w:tcPr>
            <w:tcW w:w="664" w:type="dxa"/>
            <w:vAlign w:val="center"/>
          </w:tcPr>
          <w:p w14:paraId="33D087C9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X</w:t>
            </w:r>
            <w:r w:rsidRPr="00970A54">
              <w:rPr>
                <w:rFonts w:ascii="Arial Narrow" w:hAnsi="Arial Narrow" w:cs="Arial"/>
                <w:sz w:val="16"/>
                <w:szCs w:val="16"/>
                <w:vertAlign w:val="superscript"/>
                <w:lang w:val="sr-Cyrl-CS"/>
              </w:rPr>
              <w:t>1</w:t>
            </w:r>
          </w:p>
        </w:tc>
        <w:tc>
          <w:tcPr>
            <w:tcW w:w="567" w:type="dxa"/>
            <w:vAlign w:val="center"/>
          </w:tcPr>
          <w:p w14:paraId="61F5FB77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</w:p>
        </w:tc>
        <w:tc>
          <w:tcPr>
            <w:tcW w:w="567" w:type="dxa"/>
            <w:vAlign w:val="center"/>
          </w:tcPr>
          <w:p w14:paraId="34BCEF14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X</w:t>
            </w:r>
            <w:r w:rsidRPr="00970A54">
              <w:rPr>
                <w:rFonts w:ascii="Arial Narrow" w:hAnsi="Arial Narrow" w:cs="Arial"/>
                <w:sz w:val="16"/>
                <w:szCs w:val="16"/>
                <w:vertAlign w:val="superscript"/>
                <w:lang w:val="sr-Cyrl-CS"/>
              </w:rPr>
              <w:t>1</w:t>
            </w:r>
          </w:p>
        </w:tc>
        <w:tc>
          <w:tcPr>
            <w:tcW w:w="567" w:type="dxa"/>
            <w:vAlign w:val="center"/>
          </w:tcPr>
          <w:p w14:paraId="4F2CACDA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о</w:t>
            </w:r>
          </w:p>
        </w:tc>
        <w:tc>
          <w:tcPr>
            <w:tcW w:w="567" w:type="dxa"/>
            <w:vAlign w:val="center"/>
          </w:tcPr>
          <w:p w14:paraId="7FF0182F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X</w:t>
            </w:r>
            <w:r w:rsidRPr="00970A54">
              <w:rPr>
                <w:rFonts w:ascii="Arial Narrow" w:hAnsi="Arial Narrow" w:cs="Arial"/>
                <w:sz w:val="16"/>
                <w:szCs w:val="16"/>
                <w:vertAlign w:val="superscript"/>
                <w:lang w:val="sr-Cyrl-CS"/>
              </w:rPr>
              <w:t>3</w:t>
            </w:r>
          </w:p>
        </w:tc>
        <w:tc>
          <w:tcPr>
            <w:tcW w:w="567" w:type="dxa"/>
            <w:vAlign w:val="center"/>
          </w:tcPr>
          <w:p w14:paraId="38DCBFFB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</w:p>
        </w:tc>
        <w:tc>
          <w:tcPr>
            <w:tcW w:w="567" w:type="dxa"/>
            <w:vAlign w:val="center"/>
          </w:tcPr>
          <w:p w14:paraId="07BDD23C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</w:p>
        </w:tc>
        <w:tc>
          <w:tcPr>
            <w:tcW w:w="567" w:type="dxa"/>
            <w:vAlign w:val="center"/>
          </w:tcPr>
          <w:p w14:paraId="1836F74E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</w:p>
        </w:tc>
        <w:tc>
          <w:tcPr>
            <w:tcW w:w="567" w:type="dxa"/>
            <w:vAlign w:val="center"/>
          </w:tcPr>
          <w:p w14:paraId="0FBA24F6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</w:p>
        </w:tc>
        <w:tc>
          <w:tcPr>
            <w:tcW w:w="567" w:type="dxa"/>
            <w:vAlign w:val="center"/>
          </w:tcPr>
          <w:p w14:paraId="732898A0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</w:p>
        </w:tc>
        <w:tc>
          <w:tcPr>
            <w:tcW w:w="567" w:type="dxa"/>
            <w:vAlign w:val="center"/>
          </w:tcPr>
          <w:p w14:paraId="77743938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Х</w:t>
            </w:r>
            <w:r w:rsidRPr="00970A54">
              <w:rPr>
                <w:rFonts w:ascii="Arial Narrow" w:hAnsi="Arial Narrow" w:cs="Arial"/>
                <w:sz w:val="16"/>
                <w:szCs w:val="16"/>
                <w:vertAlign w:val="superscript"/>
                <w:lang w:val="sr-Cyrl-CS"/>
              </w:rPr>
              <w:t>11</w:t>
            </w:r>
          </w:p>
        </w:tc>
        <w:tc>
          <w:tcPr>
            <w:tcW w:w="425" w:type="dxa"/>
            <w:vAlign w:val="center"/>
          </w:tcPr>
          <w:p w14:paraId="40C4065D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X</w:t>
            </w:r>
          </w:p>
        </w:tc>
      </w:tr>
      <w:tr w:rsidR="005F78E4" w:rsidRPr="00970A54" w14:paraId="2BE07FB4" w14:textId="77777777" w:rsidTr="00C42E5A">
        <w:trPr>
          <w:cantSplit/>
          <w:trHeight w:val="24"/>
        </w:trPr>
        <w:tc>
          <w:tcPr>
            <w:tcW w:w="284" w:type="dxa"/>
            <w:vMerge/>
          </w:tcPr>
          <w:p w14:paraId="7BB5F3A7" w14:textId="77777777" w:rsidR="005F78E4" w:rsidRPr="00970A54" w:rsidRDefault="005F78E4" w:rsidP="00A12D4F">
            <w:pPr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</w:p>
        </w:tc>
        <w:tc>
          <w:tcPr>
            <w:tcW w:w="1984" w:type="dxa"/>
            <w:vAlign w:val="center"/>
          </w:tcPr>
          <w:p w14:paraId="0E515152" w14:textId="77777777" w:rsidR="005F78E4" w:rsidRPr="00970A54" w:rsidRDefault="005F78E4" w:rsidP="00A12D4F">
            <w:pPr>
              <w:jc w:val="left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Површине за спортске објекте и комплексе</w:t>
            </w:r>
            <w:r w:rsidRPr="00970A54">
              <w:rPr>
                <w:rFonts w:ascii="Arial Narrow" w:hAnsi="Arial Narrow" w:cs="Arial"/>
                <w:sz w:val="16"/>
                <w:szCs w:val="16"/>
                <w:vertAlign w:val="superscript"/>
                <w:lang w:val="sr-Cyrl-CS"/>
              </w:rPr>
              <w:t>14</w:t>
            </w:r>
          </w:p>
        </w:tc>
        <w:tc>
          <w:tcPr>
            <w:tcW w:w="612" w:type="dxa"/>
            <w:vAlign w:val="center"/>
          </w:tcPr>
          <w:p w14:paraId="60A96FCF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X</w:t>
            </w:r>
            <w:r w:rsidRPr="00970A54">
              <w:rPr>
                <w:rFonts w:ascii="Arial Narrow" w:hAnsi="Arial Narrow" w:cs="Arial"/>
                <w:sz w:val="16"/>
                <w:szCs w:val="16"/>
                <w:vertAlign w:val="superscript"/>
                <w:lang w:val="sr-Cyrl-CS"/>
              </w:rPr>
              <w:t>1</w:t>
            </w:r>
          </w:p>
        </w:tc>
        <w:tc>
          <w:tcPr>
            <w:tcW w:w="664" w:type="dxa"/>
            <w:vAlign w:val="center"/>
          </w:tcPr>
          <w:p w14:paraId="5F333ACE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X</w:t>
            </w:r>
            <w:r w:rsidRPr="00970A54">
              <w:rPr>
                <w:rFonts w:ascii="Arial Narrow" w:hAnsi="Arial Narrow" w:cs="Arial"/>
                <w:sz w:val="16"/>
                <w:szCs w:val="16"/>
                <w:vertAlign w:val="superscript"/>
                <w:lang w:val="sr-Cyrl-CS"/>
              </w:rPr>
              <w:t>1</w:t>
            </w:r>
          </w:p>
        </w:tc>
        <w:tc>
          <w:tcPr>
            <w:tcW w:w="567" w:type="dxa"/>
            <w:vAlign w:val="center"/>
          </w:tcPr>
          <w:p w14:paraId="4B63CC2C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</w:p>
        </w:tc>
        <w:tc>
          <w:tcPr>
            <w:tcW w:w="567" w:type="dxa"/>
            <w:vAlign w:val="center"/>
          </w:tcPr>
          <w:p w14:paraId="4E9C9DEF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X</w:t>
            </w:r>
            <w:r w:rsidRPr="00970A54">
              <w:rPr>
                <w:rFonts w:ascii="Arial Narrow" w:hAnsi="Arial Narrow" w:cs="Arial"/>
                <w:sz w:val="16"/>
                <w:szCs w:val="16"/>
                <w:vertAlign w:val="superscript"/>
                <w:lang w:val="sr-Cyrl-CS"/>
              </w:rPr>
              <w:t>1</w:t>
            </w:r>
          </w:p>
        </w:tc>
        <w:tc>
          <w:tcPr>
            <w:tcW w:w="567" w:type="dxa"/>
            <w:vAlign w:val="center"/>
          </w:tcPr>
          <w:p w14:paraId="6963AD84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X</w:t>
            </w:r>
            <w:r w:rsidRPr="00970A54">
              <w:rPr>
                <w:rFonts w:ascii="Arial Narrow" w:hAnsi="Arial Narrow" w:cs="Arial"/>
                <w:sz w:val="16"/>
                <w:szCs w:val="16"/>
                <w:vertAlign w:val="superscript"/>
                <w:lang w:val="sr-Cyrl-CS"/>
              </w:rPr>
              <w:t>7</w:t>
            </w:r>
          </w:p>
        </w:tc>
        <w:tc>
          <w:tcPr>
            <w:tcW w:w="567" w:type="dxa"/>
            <w:vAlign w:val="center"/>
          </w:tcPr>
          <w:p w14:paraId="30049D09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о</w:t>
            </w:r>
          </w:p>
        </w:tc>
        <w:tc>
          <w:tcPr>
            <w:tcW w:w="567" w:type="dxa"/>
            <w:vAlign w:val="center"/>
          </w:tcPr>
          <w:p w14:paraId="3C093451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</w:p>
        </w:tc>
        <w:tc>
          <w:tcPr>
            <w:tcW w:w="567" w:type="dxa"/>
            <w:vAlign w:val="center"/>
          </w:tcPr>
          <w:p w14:paraId="4828DD4B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</w:p>
        </w:tc>
        <w:tc>
          <w:tcPr>
            <w:tcW w:w="567" w:type="dxa"/>
            <w:vAlign w:val="center"/>
          </w:tcPr>
          <w:p w14:paraId="62BE663A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X</w:t>
            </w:r>
            <w:r w:rsidRPr="00970A54">
              <w:rPr>
                <w:rFonts w:ascii="Arial Narrow" w:hAnsi="Arial Narrow" w:cs="Arial"/>
                <w:sz w:val="16"/>
                <w:szCs w:val="16"/>
                <w:vertAlign w:val="superscript"/>
                <w:lang w:val="sr-Cyrl-CS"/>
              </w:rPr>
              <w:t>7</w:t>
            </w:r>
          </w:p>
        </w:tc>
        <w:tc>
          <w:tcPr>
            <w:tcW w:w="567" w:type="dxa"/>
            <w:vAlign w:val="center"/>
          </w:tcPr>
          <w:p w14:paraId="3D64B30F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</w:p>
        </w:tc>
        <w:tc>
          <w:tcPr>
            <w:tcW w:w="567" w:type="dxa"/>
            <w:vAlign w:val="center"/>
          </w:tcPr>
          <w:p w14:paraId="5B36272E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</w:p>
        </w:tc>
        <w:tc>
          <w:tcPr>
            <w:tcW w:w="567" w:type="dxa"/>
            <w:vAlign w:val="center"/>
          </w:tcPr>
          <w:p w14:paraId="4789FCA8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</w:p>
        </w:tc>
        <w:tc>
          <w:tcPr>
            <w:tcW w:w="425" w:type="dxa"/>
            <w:vAlign w:val="center"/>
          </w:tcPr>
          <w:p w14:paraId="13AE96EB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X</w:t>
            </w:r>
          </w:p>
        </w:tc>
      </w:tr>
      <w:tr w:rsidR="005F78E4" w:rsidRPr="00970A54" w14:paraId="5D79D4BE" w14:textId="77777777" w:rsidTr="00C42E5A">
        <w:trPr>
          <w:cantSplit/>
          <w:trHeight w:val="299"/>
        </w:trPr>
        <w:tc>
          <w:tcPr>
            <w:tcW w:w="284" w:type="dxa"/>
            <w:vMerge/>
          </w:tcPr>
          <w:p w14:paraId="5E8FD70F" w14:textId="77777777" w:rsidR="005F78E4" w:rsidRPr="00970A54" w:rsidRDefault="005F78E4" w:rsidP="00A12D4F">
            <w:pPr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</w:p>
        </w:tc>
        <w:tc>
          <w:tcPr>
            <w:tcW w:w="1984" w:type="dxa"/>
            <w:vAlign w:val="center"/>
          </w:tcPr>
          <w:p w14:paraId="4F3A3CE8" w14:textId="77777777" w:rsidR="005F78E4" w:rsidRPr="00970A54" w:rsidRDefault="005F78E4" w:rsidP="00A12D4F">
            <w:pPr>
              <w:jc w:val="left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Површине за становање</w:t>
            </w:r>
          </w:p>
        </w:tc>
        <w:tc>
          <w:tcPr>
            <w:tcW w:w="612" w:type="dxa"/>
            <w:vAlign w:val="center"/>
          </w:tcPr>
          <w:p w14:paraId="083F5DB0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X</w:t>
            </w:r>
            <w:r w:rsidRPr="00970A54">
              <w:rPr>
                <w:rFonts w:ascii="Arial Narrow" w:hAnsi="Arial Narrow" w:cs="Arial"/>
                <w:sz w:val="16"/>
                <w:szCs w:val="16"/>
                <w:vertAlign w:val="superscript"/>
                <w:lang w:val="sr-Cyrl-CS"/>
              </w:rPr>
              <w:t>1</w:t>
            </w:r>
          </w:p>
        </w:tc>
        <w:tc>
          <w:tcPr>
            <w:tcW w:w="664" w:type="dxa"/>
            <w:vAlign w:val="center"/>
          </w:tcPr>
          <w:p w14:paraId="01F9CE68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X</w:t>
            </w:r>
            <w:r w:rsidRPr="00970A54">
              <w:rPr>
                <w:rFonts w:ascii="Arial Narrow" w:hAnsi="Arial Narrow" w:cs="Arial"/>
                <w:sz w:val="16"/>
                <w:szCs w:val="16"/>
                <w:vertAlign w:val="superscript"/>
                <w:lang w:val="sr-Cyrl-CS"/>
              </w:rPr>
              <w:t>1</w:t>
            </w:r>
          </w:p>
        </w:tc>
        <w:tc>
          <w:tcPr>
            <w:tcW w:w="567" w:type="dxa"/>
            <w:vAlign w:val="center"/>
          </w:tcPr>
          <w:p w14:paraId="6770185D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X</w:t>
            </w:r>
          </w:p>
        </w:tc>
        <w:tc>
          <w:tcPr>
            <w:tcW w:w="567" w:type="dxa"/>
            <w:vAlign w:val="center"/>
          </w:tcPr>
          <w:p w14:paraId="5263848C" w14:textId="77777777" w:rsidR="005F78E4" w:rsidRPr="00970A54" w:rsidRDefault="005F78E4" w:rsidP="00A12D4F">
            <w:pPr>
              <w:pStyle w:val="Footer"/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X</w:t>
            </w:r>
            <w:r w:rsidRPr="00970A54">
              <w:rPr>
                <w:rFonts w:ascii="Arial Narrow" w:hAnsi="Arial Narrow" w:cs="Arial"/>
                <w:sz w:val="16"/>
                <w:szCs w:val="16"/>
                <w:vertAlign w:val="superscript"/>
                <w:lang w:val="sr-Cyrl-CS"/>
              </w:rPr>
              <w:t>1</w:t>
            </w:r>
          </w:p>
        </w:tc>
        <w:tc>
          <w:tcPr>
            <w:tcW w:w="567" w:type="dxa"/>
            <w:vAlign w:val="center"/>
          </w:tcPr>
          <w:p w14:paraId="4EE0DAC1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Х</w:t>
            </w:r>
          </w:p>
        </w:tc>
        <w:tc>
          <w:tcPr>
            <w:tcW w:w="567" w:type="dxa"/>
            <w:vAlign w:val="center"/>
          </w:tcPr>
          <w:p w14:paraId="23350D89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X</w:t>
            </w:r>
          </w:p>
        </w:tc>
        <w:tc>
          <w:tcPr>
            <w:tcW w:w="567" w:type="dxa"/>
            <w:vAlign w:val="center"/>
          </w:tcPr>
          <w:p w14:paraId="4554F811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о</w:t>
            </w:r>
          </w:p>
        </w:tc>
        <w:tc>
          <w:tcPr>
            <w:tcW w:w="567" w:type="dxa"/>
            <w:vAlign w:val="center"/>
          </w:tcPr>
          <w:p w14:paraId="67BD7FF6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X</w:t>
            </w:r>
          </w:p>
        </w:tc>
        <w:tc>
          <w:tcPr>
            <w:tcW w:w="567" w:type="dxa"/>
            <w:vAlign w:val="center"/>
          </w:tcPr>
          <w:p w14:paraId="6BE2EDC3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X</w:t>
            </w:r>
          </w:p>
        </w:tc>
        <w:tc>
          <w:tcPr>
            <w:tcW w:w="567" w:type="dxa"/>
            <w:vAlign w:val="center"/>
          </w:tcPr>
          <w:p w14:paraId="7BC8332B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</w:p>
        </w:tc>
        <w:tc>
          <w:tcPr>
            <w:tcW w:w="567" w:type="dxa"/>
            <w:vAlign w:val="center"/>
          </w:tcPr>
          <w:p w14:paraId="4A5FF706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</w:p>
        </w:tc>
        <w:tc>
          <w:tcPr>
            <w:tcW w:w="567" w:type="dxa"/>
            <w:vAlign w:val="center"/>
          </w:tcPr>
          <w:p w14:paraId="5E948B80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X</w:t>
            </w:r>
          </w:p>
        </w:tc>
        <w:tc>
          <w:tcPr>
            <w:tcW w:w="425" w:type="dxa"/>
            <w:vAlign w:val="center"/>
          </w:tcPr>
          <w:p w14:paraId="03B8A40A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X</w:t>
            </w:r>
          </w:p>
        </w:tc>
      </w:tr>
      <w:tr w:rsidR="005F78E4" w:rsidRPr="00970A54" w14:paraId="563B82D6" w14:textId="77777777" w:rsidTr="00C42E5A">
        <w:trPr>
          <w:cantSplit/>
          <w:trHeight w:val="24"/>
        </w:trPr>
        <w:tc>
          <w:tcPr>
            <w:tcW w:w="284" w:type="dxa"/>
            <w:vMerge/>
          </w:tcPr>
          <w:p w14:paraId="25E3774F" w14:textId="77777777" w:rsidR="005F78E4" w:rsidRPr="00970A54" w:rsidRDefault="005F78E4" w:rsidP="00A12D4F">
            <w:pPr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</w:p>
        </w:tc>
        <w:tc>
          <w:tcPr>
            <w:tcW w:w="1984" w:type="dxa"/>
            <w:vAlign w:val="center"/>
          </w:tcPr>
          <w:p w14:paraId="2264D5F6" w14:textId="77777777" w:rsidR="005F78E4" w:rsidRPr="00970A54" w:rsidRDefault="005F78E4" w:rsidP="00A12D4F">
            <w:pPr>
              <w:jc w:val="left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Мешовити градски центри</w:t>
            </w:r>
          </w:p>
        </w:tc>
        <w:tc>
          <w:tcPr>
            <w:tcW w:w="612" w:type="dxa"/>
            <w:vAlign w:val="center"/>
          </w:tcPr>
          <w:p w14:paraId="1171040E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X</w:t>
            </w:r>
            <w:r w:rsidRPr="00970A54">
              <w:rPr>
                <w:rFonts w:ascii="Arial Narrow" w:hAnsi="Arial Narrow" w:cs="Arial"/>
                <w:sz w:val="16"/>
                <w:szCs w:val="16"/>
                <w:vertAlign w:val="superscript"/>
                <w:lang w:val="sr-Cyrl-CS"/>
              </w:rPr>
              <w:t>1</w:t>
            </w:r>
          </w:p>
        </w:tc>
        <w:tc>
          <w:tcPr>
            <w:tcW w:w="664" w:type="dxa"/>
            <w:vAlign w:val="center"/>
          </w:tcPr>
          <w:p w14:paraId="37B53DB7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X</w:t>
            </w:r>
            <w:r w:rsidRPr="00970A54">
              <w:rPr>
                <w:rFonts w:ascii="Arial Narrow" w:hAnsi="Arial Narrow" w:cs="Arial"/>
                <w:sz w:val="16"/>
                <w:szCs w:val="16"/>
                <w:vertAlign w:val="superscript"/>
                <w:lang w:val="sr-Cyrl-CS"/>
              </w:rPr>
              <w:t>1</w:t>
            </w:r>
          </w:p>
        </w:tc>
        <w:tc>
          <w:tcPr>
            <w:tcW w:w="567" w:type="dxa"/>
            <w:vAlign w:val="center"/>
          </w:tcPr>
          <w:p w14:paraId="3F0D6AE6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X</w:t>
            </w:r>
          </w:p>
        </w:tc>
        <w:tc>
          <w:tcPr>
            <w:tcW w:w="567" w:type="dxa"/>
            <w:vAlign w:val="center"/>
          </w:tcPr>
          <w:p w14:paraId="00CAD618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X</w:t>
            </w:r>
            <w:r w:rsidRPr="00970A54">
              <w:rPr>
                <w:rFonts w:ascii="Arial Narrow" w:hAnsi="Arial Narrow" w:cs="Arial"/>
                <w:sz w:val="16"/>
                <w:szCs w:val="16"/>
                <w:vertAlign w:val="superscript"/>
                <w:lang w:val="sr-Cyrl-CS"/>
              </w:rPr>
              <w:t>1</w:t>
            </w:r>
          </w:p>
        </w:tc>
        <w:tc>
          <w:tcPr>
            <w:tcW w:w="567" w:type="dxa"/>
            <w:vAlign w:val="center"/>
          </w:tcPr>
          <w:p w14:paraId="008416B6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X</w:t>
            </w:r>
          </w:p>
        </w:tc>
        <w:tc>
          <w:tcPr>
            <w:tcW w:w="567" w:type="dxa"/>
            <w:vAlign w:val="center"/>
          </w:tcPr>
          <w:p w14:paraId="6667FC3D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X</w:t>
            </w:r>
          </w:p>
        </w:tc>
        <w:tc>
          <w:tcPr>
            <w:tcW w:w="567" w:type="dxa"/>
            <w:vAlign w:val="center"/>
          </w:tcPr>
          <w:p w14:paraId="3E44975F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X</w:t>
            </w:r>
          </w:p>
        </w:tc>
        <w:tc>
          <w:tcPr>
            <w:tcW w:w="567" w:type="dxa"/>
            <w:vAlign w:val="center"/>
          </w:tcPr>
          <w:p w14:paraId="686FF59F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о</w:t>
            </w:r>
          </w:p>
        </w:tc>
        <w:tc>
          <w:tcPr>
            <w:tcW w:w="567" w:type="dxa"/>
            <w:vAlign w:val="center"/>
          </w:tcPr>
          <w:p w14:paraId="2A2EB3FF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X</w:t>
            </w:r>
          </w:p>
        </w:tc>
        <w:tc>
          <w:tcPr>
            <w:tcW w:w="567" w:type="dxa"/>
            <w:vAlign w:val="center"/>
          </w:tcPr>
          <w:p w14:paraId="5CBC124E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</w:p>
        </w:tc>
        <w:tc>
          <w:tcPr>
            <w:tcW w:w="567" w:type="dxa"/>
            <w:vAlign w:val="center"/>
          </w:tcPr>
          <w:p w14:paraId="36171DEB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</w:p>
        </w:tc>
        <w:tc>
          <w:tcPr>
            <w:tcW w:w="567" w:type="dxa"/>
            <w:vAlign w:val="center"/>
          </w:tcPr>
          <w:p w14:paraId="2FE38335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X</w:t>
            </w:r>
          </w:p>
        </w:tc>
        <w:tc>
          <w:tcPr>
            <w:tcW w:w="425" w:type="dxa"/>
            <w:vAlign w:val="center"/>
          </w:tcPr>
          <w:p w14:paraId="462D62FE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X</w:t>
            </w:r>
          </w:p>
        </w:tc>
      </w:tr>
      <w:tr w:rsidR="005F78E4" w:rsidRPr="00970A54" w14:paraId="2736B332" w14:textId="77777777" w:rsidTr="00C42E5A">
        <w:trPr>
          <w:cantSplit/>
          <w:trHeight w:val="24"/>
        </w:trPr>
        <w:tc>
          <w:tcPr>
            <w:tcW w:w="284" w:type="dxa"/>
            <w:vMerge/>
          </w:tcPr>
          <w:p w14:paraId="44174068" w14:textId="77777777" w:rsidR="005F78E4" w:rsidRPr="00970A54" w:rsidRDefault="005F78E4" w:rsidP="00A12D4F">
            <w:pPr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</w:p>
        </w:tc>
        <w:tc>
          <w:tcPr>
            <w:tcW w:w="1984" w:type="dxa"/>
            <w:vAlign w:val="center"/>
          </w:tcPr>
          <w:p w14:paraId="4B0EA880" w14:textId="77777777" w:rsidR="005F78E4" w:rsidRPr="00970A54" w:rsidRDefault="005F78E4" w:rsidP="00A12D4F">
            <w:pPr>
              <w:jc w:val="left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Површине за комерцијалне садржаје</w:t>
            </w:r>
          </w:p>
        </w:tc>
        <w:tc>
          <w:tcPr>
            <w:tcW w:w="612" w:type="dxa"/>
            <w:vAlign w:val="center"/>
          </w:tcPr>
          <w:p w14:paraId="0C6324B9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X</w:t>
            </w:r>
            <w:r w:rsidRPr="00970A54">
              <w:rPr>
                <w:rFonts w:ascii="Arial Narrow" w:hAnsi="Arial Narrow" w:cs="Arial"/>
                <w:sz w:val="16"/>
                <w:szCs w:val="16"/>
                <w:vertAlign w:val="superscript"/>
                <w:lang w:val="sr-Cyrl-CS"/>
              </w:rPr>
              <w:t>1</w:t>
            </w:r>
          </w:p>
        </w:tc>
        <w:tc>
          <w:tcPr>
            <w:tcW w:w="664" w:type="dxa"/>
            <w:vAlign w:val="center"/>
          </w:tcPr>
          <w:p w14:paraId="5284881A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X</w:t>
            </w:r>
            <w:r w:rsidRPr="00970A54">
              <w:rPr>
                <w:rFonts w:ascii="Arial Narrow" w:hAnsi="Arial Narrow" w:cs="Arial"/>
                <w:sz w:val="16"/>
                <w:szCs w:val="16"/>
                <w:vertAlign w:val="superscript"/>
                <w:lang w:val="sr-Cyrl-CS"/>
              </w:rPr>
              <w:t>1</w:t>
            </w:r>
          </w:p>
        </w:tc>
        <w:tc>
          <w:tcPr>
            <w:tcW w:w="567" w:type="dxa"/>
            <w:vAlign w:val="center"/>
          </w:tcPr>
          <w:p w14:paraId="41661E71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X</w:t>
            </w:r>
          </w:p>
        </w:tc>
        <w:tc>
          <w:tcPr>
            <w:tcW w:w="567" w:type="dxa"/>
            <w:vAlign w:val="center"/>
          </w:tcPr>
          <w:p w14:paraId="05AABC75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X</w:t>
            </w:r>
            <w:r w:rsidRPr="00970A54">
              <w:rPr>
                <w:rFonts w:ascii="Arial Narrow" w:hAnsi="Arial Narrow" w:cs="Arial"/>
                <w:sz w:val="16"/>
                <w:szCs w:val="16"/>
                <w:vertAlign w:val="superscript"/>
                <w:lang w:val="sr-Cyrl-CS"/>
              </w:rPr>
              <w:t>1</w:t>
            </w:r>
          </w:p>
        </w:tc>
        <w:tc>
          <w:tcPr>
            <w:tcW w:w="567" w:type="dxa"/>
            <w:vAlign w:val="center"/>
          </w:tcPr>
          <w:p w14:paraId="020C7B19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X</w:t>
            </w:r>
          </w:p>
        </w:tc>
        <w:tc>
          <w:tcPr>
            <w:tcW w:w="567" w:type="dxa"/>
            <w:vAlign w:val="center"/>
          </w:tcPr>
          <w:p w14:paraId="33DB101A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X</w:t>
            </w:r>
          </w:p>
        </w:tc>
        <w:tc>
          <w:tcPr>
            <w:tcW w:w="567" w:type="dxa"/>
            <w:vAlign w:val="center"/>
          </w:tcPr>
          <w:p w14:paraId="76057AC1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X</w:t>
            </w:r>
          </w:p>
        </w:tc>
        <w:tc>
          <w:tcPr>
            <w:tcW w:w="567" w:type="dxa"/>
            <w:vAlign w:val="center"/>
          </w:tcPr>
          <w:p w14:paraId="4B432FA1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X</w:t>
            </w:r>
            <w:r w:rsidRPr="00970A54">
              <w:rPr>
                <w:rFonts w:ascii="Arial Narrow" w:hAnsi="Arial Narrow" w:cs="Arial"/>
                <w:sz w:val="16"/>
                <w:szCs w:val="16"/>
                <w:vertAlign w:val="superscript"/>
                <w:lang w:val="sr-Cyrl-CS"/>
              </w:rPr>
              <w:t>13</w:t>
            </w:r>
          </w:p>
        </w:tc>
        <w:tc>
          <w:tcPr>
            <w:tcW w:w="567" w:type="dxa"/>
            <w:vAlign w:val="center"/>
          </w:tcPr>
          <w:p w14:paraId="6B871485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о</w:t>
            </w:r>
          </w:p>
        </w:tc>
        <w:tc>
          <w:tcPr>
            <w:tcW w:w="567" w:type="dxa"/>
            <w:vAlign w:val="center"/>
          </w:tcPr>
          <w:p w14:paraId="382B14C6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</w:p>
        </w:tc>
        <w:tc>
          <w:tcPr>
            <w:tcW w:w="567" w:type="dxa"/>
            <w:vAlign w:val="center"/>
          </w:tcPr>
          <w:p w14:paraId="67C8BD7A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</w:p>
        </w:tc>
        <w:tc>
          <w:tcPr>
            <w:tcW w:w="567" w:type="dxa"/>
            <w:vAlign w:val="center"/>
          </w:tcPr>
          <w:p w14:paraId="1B19F173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X</w:t>
            </w:r>
          </w:p>
        </w:tc>
        <w:tc>
          <w:tcPr>
            <w:tcW w:w="425" w:type="dxa"/>
            <w:vAlign w:val="center"/>
          </w:tcPr>
          <w:p w14:paraId="4D50937B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X</w:t>
            </w:r>
          </w:p>
        </w:tc>
      </w:tr>
      <w:tr w:rsidR="005F78E4" w:rsidRPr="00970A54" w14:paraId="2DCEAC16" w14:textId="77777777" w:rsidTr="00C42E5A">
        <w:trPr>
          <w:cantSplit/>
          <w:trHeight w:val="24"/>
        </w:trPr>
        <w:tc>
          <w:tcPr>
            <w:tcW w:w="284" w:type="dxa"/>
            <w:vMerge/>
          </w:tcPr>
          <w:p w14:paraId="78855303" w14:textId="77777777" w:rsidR="005F78E4" w:rsidRPr="00970A54" w:rsidRDefault="005F78E4" w:rsidP="00A12D4F">
            <w:pPr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</w:p>
        </w:tc>
        <w:tc>
          <w:tcPr>
            <w:tcW w:w="1984" w:type="dxa"/>
            <w:vAlign w:val="center"/>
          </w:tcPr>
          <w:p w14:paraId="2DCE8FBB" w14:textId="77777777" w:rsidR="005F78E4" w:rsidRPr="00970A54" w:rsidRDefault="005F78E4" w:rsidP="00A12D4F">
            <w:pPr>
              <w:jc w:val="left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Површине за привредне зоне</w:t>
            </w:r>
          </w:p>
        </w:tc>
        <w:tc>
          <w:tcPr>
            <w:tcW w:w="612" w:type="dxa"/>
            <w:vAlign w:val="center"/>
          </w:tcPr>
          <w:p w14:paraId="686CB34D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X</w:t>
            </w:r>
            <w:r w:rsidRPr="00970A54">
              <w:rPr>
                <w:rFonts w:ascii="Arial Narrow" w:hAnsi="Arial Narrow" w:cs="Arial"/>
                <w:sz w:val="16"/>
                <w:szCs w:val="16"/>
                <w:vertAlign w:val="superscript"/>
                <w:lang w:val="sr-Cyrl-CS"/>
              </w:rPr>
              <w:t>1</w:t>
            </w:r>
          </w:p>
        </w:tc>
        <w:tc>
          <w:tcPr>
            <w:tcW w:w="664" w:type="dxa"/>
            <w:vAlign w:val="center"/>
          </w:tcPr>
          <w:p w14:paraId="2D277DEB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X</w:t>
            </w:r>
            <w:r w:rsidRPr="00970A54">
              <w:rPr>
                <w:rFonts w:ascii="Arial Narrow" w:hAnsi="Arial Narrow" w:cs="Arial"/>
                <w:sz w:val="16"/>
                <w:szCs w:val="16"/>
                <w:vertAlign w:val="superscript"/>
                <w:lang w:val="sr-Cyrl-CS"/>
              </w:rPr>
              <w:t>1</w:t>
            </w:r>
          </w:p>
        </w:tc>
        <w:tc>
          <w:tcPr>
            <w:tcW w:w="567" w:type="dxa"/>
            <w:vAlign w:val="center"/>
          </w:tcPr>
          <w:p w14:paraId="5F167E41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X</w:t>
            </w:r>
          </w:p>
        </w:tc>
        <w:tc>
          <w:tcPr>
            <w:tcW w:w="567" w:type="dxa"/>
            <w:vAlign w:val="center"/>
          </w:tcPr>
          <w:p w14:paraId="7CF6744D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X</w:t>
            </w:r>
            <w:r w:rsidRPr="00970A54">
              <w:rPr>
                <w:rFonts w:ascii="Arial Narrow" w:hAnsi="Arial Narrow" w:cs="Arial"/>
                <w:sz w:val="16"/>
                <w:szCs w:val="16"/>
                <w:vertAlign w:val="superscript"/>
                <w:lang w:val="sr-Cyrl-CS"/>
              </w:rPr>
              <w:t>1</w:t>
            </w:r>
          </w:p>
        </w:tc>
        <w:tc>
          <w:tcPr>
            <w:tcW w:w="567" w:type="dxa"/>
            <w:vAlign w:val="center"/>
          </w:tcPr>
          <w:p w14:paraId="15D8B55F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X</w:t>
            </w:r>
            <w:r w:rsidRPr="00970A54">
              <w:rPr>
                <w:rFonts w:ascii="Arial Narrow" w:hAnsi="Arial Narrow" w:cs="Arial"/>
                <w:sz w:val="16"/>
                <w:szCs w:val="16"/>
                <w:vertAlign w:val="superscript"/>
                <w:lang w:val="sr-Cyrl-CS"/>
              </w:rPr>
              <w:t>6</w:t>
            </w:r>
          </w:p>
        </w:tc>
        <w:tc>
          <w:tcPr>
            <w:tcW w:w="567" w:type="dxa"/>
            <w:vAlign w:val="center"/>
          </w:tcPr>
          <w:p w14:paraId="35B2B9AE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X</w:t>
            </w:r>
          </w:p>
        </w:tc>
        <w:tc>
          <w:tcPr>
            <w:tcW w:w="567" w:type="dxa"/>
            <w:vAlign w:val="center"/>
          </w:tcPr>
          <w:p w14:paraId="248A1C95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X</w:t>
            </w:r>
            <w:r w:rsidRPr="00970A54">
              <w:rPr>
                <w:rFonts w:ascii="Arial Narrow" w:hAnsi="Arial Narrow" w:cs="Arial"/>
                <w:sz w:val="16"/>
                <w:szCs w:val="16"/>
                <w:vertAlign w:val="superscript"/>
                <w:lang w:val="sr-Cyrl-CS"/>
              </w:rPr>
              <w:t>13</w:t>
            </w:r>
          </w:p>
        </w:tc>
        <w:tc>
          <w:tcPr>
            <w:tcW w:w="567" w:type="dxa"/>
            <w:vAlign w:val="center"/>
          </w:tcPr>
          <w:p w14:paraId="617747D5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X</w:t>
            </w:r>
            <w:r w:rsidRPr="00970A54">
              <w:rPr>
                <w:rFonts w:ascii="Arial Narrow" w:hAnsi="Arial Narrow" w:cs="Arial"/>
                <w:sz w:val="16"/>
                <w:szCs w:val="16"/>
                <w:vertAlign w:val="superscript"/>
                <w:lang w:val="sr-Cyrl-CS"/>
              </w:rPr>
              <w:t>13</w:t>
            </w:r>
          </w:p>
        </w:tc>
        <w:tc>
          <w:tcPr>
            <w:tcW w:w="567" w:type="dxa"/>
            <w:vAlign w:val="center"/>
          </w:tcPr>
          <w:p w14:paraId="380BB010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X</w:t>
            </w:r>
          </w:p>
        </w:tc>
        <w:tc>
          <w:tcPr>
            <w:tcW w:w="567" w:type="dxa"/>
            <w:vAlign w:val="center"/>
          </w:tcPr>
          <w:p w14:paraId="336E2F0E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о</w:t>
            </w:r>
          </w:p>
        </w:tc>
        <w:tc>
          <w:tcPr>
            <w:tcW w:w="567" w:type="dxa"/>
            <w:vAlign w:val="center"/>
          </w:tcPr>
          <w:p w14:paraId="250FEC60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trike/>
                <w:sz w:val="16"/>
                <w:szCs w:val="16"/>
                <w:lang w:val="sr-Cyrl-CS"/>
              </w:rPr>
            </w:pPr>
          </w:p>
        </w:tc>
        <w:tc>
          <w:tcPr>
            <w:tcW w:w="567" w:type="dxa"/>
            <w:vAlign w:val="center"/>
          </w:tcPr>
          <w:p w14:paraId="6EEBF2DE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</w:p>
        </w:tc>
        <w:tc>
          <w:tcPr>
            <w:tcW w:w="425" w:type="dxa"/>
            <w:vAlign w:val="center"/>
          </w:tcPr>
          <w:p w14:paraId="6CD1203D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X</w:t>
            </w:r>
          </w:p>
        </w:tc>
      </w:tr>
      <w:tr w:rsidR="005F78E4" w:rsidRPr="00970A54" w14:paraId="7423D1E5" w14:textId="77777777" w:rsidTr="00C42E5A">
        <w:trPr>
          <w:cantSplit/>
          <w:trHeight w:val="24"/>
        </w:trPr>
        <w:tc>
          <w:tcPr>
            <w:tcW w:w="284" w:type="dxa"/>
            <w:vMerge/>
          </w:tcPr>
          <w:p w14:paraId="6CAC9F6E" w14:textId="77777777" w:rsidR="005F78E4" w:rsidRPr="00970A54" w:rsidRDefault="005F78E4" w:rsidP="00A12D4F">
            <w:pPr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</w:p>
        </w:tc>
        <w:tc>
          <w:tcPr>
            <w:tcW w:w="1984" w:type="dxa"/>
            <w:vAlign w:val="center"/>
          </w:tcPr>
          <w:p w14:paraId="356D3E31" w14:textId="77777777" w:rsidR="005F78E4" w:rsidRPr="00970A54" w:rsidRDefault="005F78E4" w:rsidP="00A12D4F">
            <w:pPr>
              <w:jc w:val="left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Површине за привредне паркове</w:t>
            </w:r>
          </w:p>
        </w:tc>
        <w:tc>
          <w:tcPr>
            <w:tcW w:w="612" w:type="dxa"/>
            <w:vAlign w:val="center"/>
          </w:tcPr>
          <w:p w14:paraId="3AF7A1C3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X</w:t>
            </w:r>
            <w:r w:rsidRPr="00970A54">
              <w:rPr>
                <w:rFonts w:ascii="Arial Narrow" w:hAnsi="Arial Narrow" w:cs="Arial"/>
                <w:sz w:val="16"/>
                <w:szCs w:val="16"/>
                <w:vertAlign w:val="superscript"/>
                <w:lang w:val="sr-Cyrl-CS"/>
              </w:rPr>
              <w:t>1</w:t>
            </w:r>
          </w:p>
        </w:tc>
        <w:tc>
          <w:tcPr>
            <w:tcW w:w="664" w:type="dxa"/>
            <w:vAlign w:val="center"/>
          </w:tcPr>
          <w:p w14:paraId="49058603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X</w:t>
            </w:r>
            <w:r w:rsidRPr="00970A54">
              <w:rPr>
                <w:rFonts w:ascii="Arial Narrow" w:hAnsi="Arial Narrow" w:cs="Arial"/>
                <w:sz w:val="16"/>
                <w:szCs w:val="16"/>
                <w:vertAlign w:val="superscript"/>
                <w:lang w:val="sr-Cyrl-CS"/>
              </w:rPr>
              <w:t>1</w:t>
            </w:r>
          </w:p>
        </w:tc>
        <w:tc>
          <w:tcPr>
            <w:tcW w:w="567" w:type="dxa"/>
            <w:vAlign w:val="center"/>
          </w:tcPr>
          <w:p w14:paraId="73F30890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</w:p>
        </w:tc>
        <w:tc>
          <w:tcPr>
            <w:tcW w:w="567" w:type="dxa"/>
            <w:vAlign w:val="center"/>
          </w:tcPr>
          <w:p w14:paraId="4D9C7698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X</w:t>
            </w:r>
            <w:r w:rsidRPr="00970A54">
              <w:rPr>
                <w:rFonts w:ascii="Arial Narrow" w:hAnsi="Arial Narrow" w:cs="Arial"/>
                <w:sz w:val="16"/>
                <w:szCs w:val="16"/>
                <w:vertAlign w:val="superscript"/>
                <w:lang w:val="sr-Cyrl-CS"/>
              </w:rPr>
              <w:t>1</w:t>
            </w:r>
          </w:p>
        </w:tc>
        <w:tc>
          <w:tcPr>
            <w:tcW w:w="567" w:type="dxa"/>
            <w:vAlign w:val="center"/>
          </w:tcPr>
          <w:p w14:paraId="067E8FD8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X</w:t>
            </w:r>
          </w:p>
        </w:tc>
        <w:tc>
          <w:tcPr>
            <w:tcW w:w="567" w:type="dxa"/>
            <w:vAlign w:val="center"/>
          </w:tcPr>
          <w:p w14:paraId="40611727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X</w:t>
            </w:r>
          </w:p>
        </w:tc>
        <w:tc>
          <w:tcPr>
            <w:tcW w:w="567" w:type="dxa"/>
            <w:vAlign w:val="center"/>
          </w:tcPr>
          <w:p w14:paraId="67C20A28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X</w:t>
            </w:r>
            <w:r w:rsidRPr="00970A54">
              <w:rPr>
                <w:rFonts w:ascii="Arial Narrow" w:hAnsi="Arial Narrow" w:cs="Arial"/>
                <w:sz w:val="16"/>
                <w:szCs w:val="16"/>
                <w:vertAlign w:val="superscript"/>
                <w:lang w:val="sr-Cyrl-CS"/>
              </w:rPr>
              <w:t>5</w:t>
            </w:r>
          </w:p>
        </w:tc>
        <w:tc>
          <w:tcPr>
            <w:tcW w:w="567" w:type="dxa"/>
            <w:vAlign w:val="center"/>
          </w:tcPr>
          <w:p w14:paraId="1A0C9C51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Х</w:t>
            </w:r>
          </w:p>
        </w:tc>
        <w:tc>
          <w:tcPr>
            <w:tcW w:w="567" w:type="dxa"/>
            <w:vAlign w:val="center"/>
          </w:tcPr>
          <w:p w14:paraId="70D58599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X</w:t>
            </w:r>
            <w:r w:rsidRPr="00970A54">
              <w:rPr>
                <w:rFonts w:ascii="Arial Narrow" w:hAnsi="Arial Narrow" w:cs="Arial"/>
                <w:sz w:val="16"/>
                <w:szCs w:val="16"/>
                <w:vertAlign w:val="superscript"/>
                <w:lang w:val="sr-Cyrl-CS"/>
              </w:rPr>
              <w:t>5</w:t>
            </w:r>
          </w:p>
        </w:tc>
        <w:tc>
          <w:tcPr>
            <w:tcW w:w="567" w:type="dxa"/>
            <w:vAlign w:val="center"/>
          </w:tcPr>
          <w:p w14:paraId="4A7324EF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X</w:t>
            </w:r>
          </w:p>
        </w:tc>
        <w:tc>
          <w:tcPr>
            <w:tcW w:w="567" w:type="dxa"/>
            <w:vAlign w:val="center"/>
          </w:tcPr>
          <w:p w14:paraId="3E5CC376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о</w:t>
            </w:r>
          </w:p>
        </w:tc>
        <w:tc>
          <w:tcPr>
            <w:tcW w:w="567" w:type="dxa"/>
            <w:vAlign w:val="center"/>
          </w:tcPr>
          <w:p w14:paraId="07C34928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</w:p>
        </w:tc>
        <w:tc>
          <w:tcPr>
            <w:tcW w:w="425" w:type="dxa"/>
            <w:vAlign w:val="center"/>
          </w:tcPr>
          <w:p w14:paraId="69DA3B5A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X</w:t>
            </w:r>
          </w:p>
        </w:tc>
      </w:tr>
      <w:tr w:rsidR="005F78E4" w:rsidRPr="00970A54" w14:paraId="745D69BE" w14:textId="77777777" w:rsidTr="00C42E5A">
        <w:trPr>
          <w:cantSplit/>
          <w:trHeight w:val="24"/>
        </w:trPr>
        <w:tc>
          <w:tcPr>
            <w:tcW w:w="284" w:type="dxa"/>
            <w:vMerge/>
          </w:tcPr>
          <w:p w14:paraId="1D38351B" w14:textId="77777777" w:rsidR="005F78E4" w:rsidRPr="00970A54" w:rsidRDefault="005F78E4" w:rsidP="00A12D4F">
            <w:pPr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</w:p>
        </w:tc>
        <w:tc>
          <w:tcPr>
            <w:tcW w:w="1984" w:type="dxa"/>
            <w:vAlign w:val="center"/>
          </w:tcPr>
          <w:p w14:paraId="105A0A7A" w14:textId="77777777" w:rsidR="005F78E4" w:rsidRPr="00970A54" w:rsidRDefault="005F78E4" w:rsidP="00A12D4F">
            <w:pPr>
              <w:jc w:val="left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Површине за верске објекте и комплексе</w:t>
            </w:r>
          </w:p>
        </w:tc>
        <w:tc>
          <w:tcPr>
            <w:tcW w:w="612" w:type="dxa"/>
            <w:vAlign w:val="center"/>
          </w:tcPr>
          <w:p w14:paraId="6950B09A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X</w:t>
            </w:r>
            <w:r w:rsidRPr="00970A54">
              <w:rPr>
                <w:rFonts w:ascii="Arial Narrow" w:hAnsi="Arial Narrow" w:cs="Arial"/>
                <w:sz w:val="16"/>
                <w:szCs w:val="16"/>
                <w:vertAlign w:val="superscript"/>
                <w:lang w:val="sr-Cyrl-CS"/>
              </w:rPr>
              <w:t>1</w:t>
            </w:r>
          </w:p>
        </w:tc>
        <w:tc>
          <w:tcPr>
            <w:tcW w:w="664" w:type="dxa"/>
            <w:vAlign w:val="center"/>
          </w:tcPr>
          <w:p w14:paraId="5793EC52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X</w:t>
            </w:r>
            <w:r w:rsidRPr="00970A54">
              <w:rPr>
                <w:rFonts w:ascii="Arial Narrow" w:hAnsi="Arial Narrow" w:cs="Arial"/>
                <w:sz w:val="16"/>
                <w:szCs w:val="16"/>
                <w:vertAlign w:val="superscript"/>
                <w:lang w:val="sr-Cyrl-CS"/>
              </w:rPr>
              <w:t>1</w:t>
            </w:r>
          </w:p>
        </w:tc>
        <w:tc>
          <w:tcPr>
            <w:tcW w:w="567" w:type="dxa"/>
            <w:vAlign w:val="center"/>
          </w:tcPr>
          <w:p w14:paraId="60DDE09A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</w:p>
        </w:tc>
        <w:tc>
          <w:tcPr>
            <w:tcW w:w="567" w:type="dxa"/>
            <w:vAlign w:val="center"/>
          </w:tcPr>
          <w:p w14:paraId="3AFE537B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X</w:t>
            </w:r>
            <w:r w:rsidRPr="00970A54">
              <w:rPr>
                <w:rFonts w:ascii="Arial Narrow" w:hAnsi="Arial Narrow" w:cs="Arial"/>
                <w:sz w:val="16"/>
                <w:szCs w:val="16"/>
                <w:vertAlign w:val="superscript"/>
                <w:lang w:val="sr-Cyrl-CS"/>
              </w:rPr>
              <w:t>1</w:t>
            </w:r>
          </w:p>
        </w:tc>
        <w:tc>
          <w:tcPr>
            <w:tcW w:w="567" w:type="dxa"/>
            <w:vAlign w:val="center"/>
          </w:tcPr>
          <w:p w14:paraId="49D55FDD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</w:p>
        </w:tc>
        <w:tc>
          <w:tcPr>
            <w:tcW w:w="567" w:type="dxa"/>
            <w:vAlign w:val="center"/>
          </w:tcPr>
          <w:p w14:paraId="19CB7462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</w:p>
        </w:tc>
        <w:tc>
          <w:tcPr>
            <w:tcW w:w="567" w:type="dxa"/>
            <w:vAlign w:val="center"/>
          </w:tcPr>
          <w:p w14:paraId="2D3C97F0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</w:p>
        </w:tc>
        <w:tc>
          <w:tcPr>
            <w:tcW w:w="567" w:type="dxa"/>
            <w:vAlign w:val="center"/>
          </w:tcPr>
          <w:p w14:paraId="089D9ED8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</w:p>
        </w:tc>
        <w:tc>
          <w:tcPr>
            <w:tcW w:w="567" w:type="dxa"/>
            <w:vAlign w:val="center"/>
          </w:tcPr>
          <w:p w14:paraId="21E370FA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X</w:t>
            </w:r>
          </w:p>
        </w:tc>
        <w:tc>
          <w:tcPr>
            <w:tcW w:w="567" w:type="dxa"/>
            <w:vAlign w:val="center"/>
          </w:tcPr>
          <w:p w14:paraId="2D71FC9D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</w:p>
        </w:tc>
        <w:tc>
          <w:tcPr>
            <w:tcW w:w="567" w:type="dxa"/>
            <w:vAlign w:val="center"/>
          </w:tcPr>
          <w:p w14:paraId="08F4EC0E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</w:p>
        </w:tc>
        <w:tc>
          <w:tcPr>
            <w:tcW w:w="567" w:type="dxa"/>
            <w:vAlign w:val="center"/>
          </w:tcPr>
          <w:p w14:paraId="37108078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о</w:t>
            </w:r>
          </w:p>
        </w:tc>
        <w:tc>
          <w:tcPr>
            <w:tcW w:w="425" w:type="dxa"/>
            <w:vAlign w:val="center"/>
          </w:tcPr>
          <w:p w14:paraId="0F1D5BF4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X</w:t>
            </w:r>
          </w:p>
        </w:tc>
      </w:tr>
      <w:tr w:rsidR="005F78E4" w:rsidRPr="00970A54" w14:paraId="085DCB2C" w14:textId="77777777" w:rsidTr="00C42E5A">
        <w:trPr>
          <w:cantSplit/>
          <w:trHeight w:val="24"/>
        </w:trPr>
        <w:tc>
          <w:tcPr>
            <w:tcW w:w="284" w:type="dxa"/>
            <w:vMerge/>
          </w:tcPr>
          <w:p w14:paraId="3EAE9084" w14:textId="77777777" w:rsidR="005F78E4" w:rsidRPr="00970A54" w:rsidRDefault="005F78E4" w:rsidP="00A12D4F">
            <w:pPr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</w:p>
        </w:tc>
        <w:tc>
          <w:tcPr>
            <w:tcW w:w="1984" w:type="dxa"/>
            <w:vAlign w:val="center"/>
          </w:tcPr>
          <w:p w14:paraId="49EAE069" w14:textId="77777777" w:rsidR="005F78E4" w:rsidRPr="00970A54" w:rsidRDefault="005F78E4" w:rsidP="00A12D4F">
            <w:pPr>
              <w:jc w:val="left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Остале зелене површине</w:t>
            </w:r>
          </w:p>
        </w:tc>
        <w:tc>
          <w:tcPr>
            <w:tcW w:w="612" w:type="dxa"/>
            <w:vAlign w:val="center"/>
          </w:tcPr>
          <w:p w14:paraId="52AFE86C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X</w:t>
            </w:r>
          </w:p>
        </w:tc>
        <w:tc>
          <w:tcPr>
            <w:tcW w:w="664" w:type="dxa"/>
            <w:vAlign w:val="center"/>
          </w:tcPr>
          <w:p w14:paraId="41744DA0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X</w:t>
            </w:r>
          </w:p>
        </w:tc>
        <w:tc>
          <w:tcPr>
            <w:tcW w:w="567" w:type="dxa"/>
            <w:vAlign w:val="center"/>
          </w:tcPr>
          <w:p w14:paraId="25D2DD86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X</w:t>
            </w:r>
          </w:p>
        </w:tc>
        <w:tc>
          <w:tcPr>
            <w:tcW w:w="567" w:type="dxa"/>
            <w:vAlign w:val="center"/>
          </w:tcPr>
          <w:p w14:paraId="258934D3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X</w:t>
            </w:r>
          </w:p>
        </w:tc>
        <w:tc>
          <w:tcPr>
            <w:tcW w:w="567" w:type="dxa"/>
            <w:vAlign w:val="center"/>
          </w:tcPr>
          <w:p w14:paraId="1BBC3FA6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X</w:t>
            </w:r>
          </w:p>
        </w:tc>
        <w:tc>
          <w:tcPr>
            <w:tcW w:w="567" w:type="dxa"/>
            <w:vAlign w:val="center"/>
          </w:tcPr>
          <w:p w14:paraId="1FE2713D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X</w:t>
            </w:r>
          </w:p>
        </w:tc>
        <w:tc>
          <w:tcPr>
            <w:tcW w:w="567" w:type="dxa"/>
            <w:vAlign w:val="center"/>
          </w:tcPr>
          <w:p w14:paraId="4D1EF1E6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X</w:t>
            </w:r>
            <w:r w:rsidRPr="00970A54">
              <w:rPr>
                <w:rFonts w:ascii="Arial Narrow" w:hAnsi="Arial Narrow" w:cs="Arial"/>
                <w:sz w:val="16"/>
                <w:szCs w:val="16"/>
                <w:vertAlign w:val="superscript"/>
                <w:lang w:val="sr-Cyrl-CS"/>
              </w:rPr>
              <w:t>12</w:t>
            </w:r>
          </w:p>
        </w:tc>
        <w:tc>
          <w:tcPr>
            <w:tcW w:w="567" w:type="dxa"/>
            <w:vAlign w:val="center"/>
          </w:tcPr>
          <w:p w14:paraId="3732DBFF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X</w:t>
            </w:r>
            <w:r w:rsidRPr="00970A54">
              <w:rPr>
                <w:rFonts w:ascii="Arial Narrow" w:hAnsi="Arial Narrow" w:cs="Arial"/>
                <w:sz w:val="16"/>
                <w:szCs w:val="16"/>
                <w:vertAlign w:val="superscript"/>
                <w:lang w:val="sr-Cyrl-CS"/>
              </w:rPr>
              <w:t>12</w:t>
            </w:r>
          </w:p>
        </w:tc>
        <w:tc>
          <w:tcPr>
            <w:tcW w:w="567" w:type="dxa"/>
            <w:vAlign w:val="center"/>
          </w:tcPr>
          <w:p w14:paraId="352E9E81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X</w:t>
            </w:r>
            <w:r w:rsidRPr="00970A54">
              <w:rPr>
                <w:rFonts w:ascii="Arial Narrow" w:hAnsi="Arial Narrow" w:cs="Arial"/>
                <w:sz w:val="16"/>
                <w:szCs w:val="16"/>
                <w:vertAlign w:val="superscript"/>
                <w:lang w:val="sr-Cyrl-CS"/>
              </w:rPr>
              <w:t>12</w:t>
            </w:r>
          </w:p>
        </w:tc>
        <w:tc>
          <w:tcPr>
            <w:tcW w:w="567" w:type="dxa"/>
            <w:vAlign w:val="center"/>
          </w:tcPr>
          <w:p w14:paraId="58837EAC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X</w:t>
            </w:r>
            <w:r w:rsidRPr="00970A54">
              <w:rPr>
                <w:rFonts w:ascii="Arial Narrow" w:hAnsi="Arial Narrow" w:cs="Arial"/>
                <w:sz w:val="16"/>
                <w:szCs w:val="16"/>
                <w:vertAlign w:val="superscript"/>
                <w:lang w:val="sr-Cyrl-CS"/>
              </w:rPr>
              <w:t>12</w:t>
            </w:r>
          </w:p>
        </w:tc>
        <w:tc>
          <w:tcPr>
            <w:tcW w:w="567" w:type="dxa"/>
            <w:vAlign w:val="center"/>
          </w:tcPr>
          <w:p w14:paraId="479F7516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X</w:t>
            </w:r>
            <w:r w:rsidRPr="00970A54">
              <w:rPr>
                <w:rFonts w:ascii="Arial Narrow" w:hAnsi="Arial Narrow" w:cs="Arial"/>
                <w:sz w:val="16"/>
                <w:szCs w:val="16"/>
                <w:vertAlign w:val="superscript"/>
                <w:lang w:val="sr-Cyrl-CS"/>
              </w:rPr>
              <w:t>12</w:t>
            </w:r>
          </w:p>
        </w:tc>
        <w:tc>
          <w:tcPr>
            <w:tcW w:w="567" w:type="dxa"/>
            <w:vAlign w:val="center"/>
          </w:tcPr>
          <w:p w14:paraId="4B5B9659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X</w:t>
            </w:r>
          </w:p>
        </w:tc>
        <w:tc>
          <w:tcPr>
            <w:tcW w:w="425" w:type="dxa"/>
            <w:vAlign w:val="center"/>
          </w:tcPr>
          <w:p w14:paraId="13A3A781" w14:textId="77777777" w:rsidR="005F78E4" w:rsidRPr="00970A54" w:rsidRDefault="005F78E4" w:rsidP="00A12D4F">
            <w:pPr>
              <w:jc w:val="center"/>
              <w:rPr>
                <w:rFonts w:ascii="Arial Narrow" w:hAnsi="Arial Narrow" w:cs="Arial"/>
                <w:sz w:val="16"/>
                <w:szCs w:val="16"/>
                <w:lang w:val="sr-Cyrl-CS"/>
              </w:rPr>
            </w:pPr>
            <w:r w:rsidRPr="00970A54">
              <w:rPr>
                <w:rFonts w:ascii="Arial Narrow" w:hAnsi="Arial Narrow" w:cs="Arial"/>
                <w:sz w:val="16"/>
                <w:szCs w:val="16"/>
                <w:lang w:val="sr-Cyrl-CS"/>
              </w:rPr>
              <w:t>о</w:t>
            </w:r>
          </w:p>
        </w:tc>
      </w:tr>
      <w:bookmarkEnd w:id="5"/>
    </w:tbl>
    <w:p w14:paraId="1147F928" w14:textId="77777777" w:rsidR="005F78E4" w:rsidRPr="00970A54" w:rsidRDefault="005F78E4" w:rsidP="005F78E4">
      <w:pPr>
        <w:rPr>
          <w:rFonts w:ascii="Arial Narrow" w:hAnsi="Arial Narrow"/>
          <w:sz w:val="16"/>
          <w:szCs w:val="16"/>
          <w:lang w:val="sr-Cyrl-CS"/>
        </w:rPr>
      </w:pPr>
    </w:p>
    <w:p w14:paraId="112E206B" w14:textId="77777777" w:rsidR="005F78E4" w:rsidRPr="00970A54" w:rsidRDefault="005F78E4" w:rsidP="005F78E4">
      <w:pPr>
        <w:rPr>
          <w:rFonts w:ascii="Arial Narrow" w:hAnsi="Arial Narrow"/>
          <w:sz w:val="16"/>
          <w:szCs w:val="16"/>
          <w:lang w:val="sr-Cyrl-CS"/>
        </w:rPr>
      </w:pPr>
      <w:r w:rsidRPr="00970A54">
        <w:rPr>
          <w:rFonts w:ascii="Arial Narrow" w:hAnsi="Arial Narrow"/>
          <w:sz w:val="16"/>
          <w:szCs w:val="16"/>
          <w:lang w:val="sr-Cyrl-CS"/>
        </w:rPr>
        <w:t>Објашњење напомена назначених у табели:</w:t>
      </w:r>
    </w:p>
    <w:p w14:paraId="319E54C8" w14:textId="77777777" w:rsidR="005F78E4" w:rsidRPr="00970A54" w:rsidRDefault="005F78E4" w:rsidP="0020473D">
      <w:pPr>
        <w:numPr>
          <w:ilvl w:val="0"/>
          <w:numId w:val="5"/>
        </w:numPr>
        <w:spacing w:after="0"/>
        <w:rPr>
          <w:rFonts w:ascii="Arial Narrow" w:hAnsi="Arial Narrow"/>
          <w:sz w:val="16"/>
          <w:szCs w:val="16"/>
          <w:lang w:val="sr-Cyrl-CS"/>
        </w:rPr>
      </w:pPr>
      <w:r w:rsidRPr="00970A54">
        <w:rPr>
          <w:rFonts w:ascii="Arial Narrow" w:hAnsi="Arial Narrow"/>
          <w:sz w:val="16"/>
          <w:szCs w:val="16"/>
          <w:lang w:val="sr-Cyrl-CS"/>
        </w:rPr>
        <w:t>Јавне зелене површине, инфраструктурни објекти и комплекси, као и саобраћајне површине могу се планирати кроз даљу планску разраду и у свим другим наменама.</w:t>
      </w:r>
    </w:p>
    <w:p w14:paraId="22274111" w14:textId="77777777" w:rsidR="005F78E4" w:rsidRPr="00970A54" w:rsidRDefault="005F78E4" w:rsidP="0020473D">
      <w:pPr>
        <w:numPr>
          <w:ilvl w:val="0"/>
          <w:numId w:val="5"/>
        </w:numPr>
        <w:spacing w:after="0"/>
        <w:rPr>
          <w:rFonts w:ascii="Arial Narrow" w:hAnsi="Arial Narrow"/>
          <w:sz w:val="16"/>
          <w:szCs w:val="16"/>
          <w:lang w:val="sr-Cyrl-CS"/>
        </w:rPr>
      </w:pPr>
      <w:r w:rsidRPr="00970A54">
        <w:rPr>
          <w:rFonts w:ascii="Arial Narrow" w:hAnsi="Arial Narrow"/>
          <w:sz w:val="16"/>
          <w:szCs w:val="16"/>
          <w:lang w:val="sr-Cyrl-CS"/>
        </w:rPr>
        <w:t>Отворени спортски терени могу се планирати у оквиру појединих инфраструктурних површина, нпр.  на пратећим зеленим површинама отворених  и затворених ретензија и водотока.</w:t>
      </w:r>
    </w:p>
    <w:p w14:paraId="56F7FCCB" w14:textId="77777777" w:rsidR="005F78E4" w:rsidRPr="00970A54" w:rsidRDefault="005F78E4" w:rsidP="0020473D">
      <w:pPr>
        <w:numPr>
          <w:ilvl w:val="0"/>
          <w:numId w:val="5"/>
        </w:numPr>
        <w:spacing w:after="0"/>
        <w:rPr>
          <w:rFonts w:ascii="Arial Narrow" w:hAnsi="Arial Narrow"/>
          <w:sz w:val="16"/>
          <w:szCs w:val="16"/>
          <w:lang w:val="sr-Cyrl-CS"/>
        </w:rPr>
      </w:pPr>
      <w:r w:rsidRPr="00970A54">
        <w:rPr>
          <w:rFonts w:ascii="Arial Narrow" w:hAnsi="Arial Narrow"/>
          <w:sz w:val="16"/>
          <w:szCs w:val="16"/>
          <w:lang w:val="sr-Cyrl-CS"/>
        </w:rPr>
        <w:t>Спортски објекти и комплекси могу се планирати у оквиру објеката јавних служби (школа, установа социјалне заштите и др.)</w:t>
      </w:r>
    </w:p>
    <w:p w14:paraId="02A9ECDD" w14:textId="77777777" w:rsidR="005F78E4" w:rsidRPr="00970A54" w:rsidRDefault="005F78E4" w:rsidP="0020473D">
      <w:pPr>
        <w:numPr>
          <w:ilvl w:val="0"/>
          <w:numId w:val="5"/>
        </w:numPr>
        <w:spacing w:after="0"/>
        <w:rPr>
          <w:rFonts w:ascii="Arial Narrow" w:hAnsi="Arial Narrow"/>
          <w:sz w:val="16"/>
          <w:szCs w:val="16"/>
          <w:lang w:val="sr-Cyrl-CS"/>
        </w:rPr>
      </w:pPr>
      <w:r w:rsidRPr="00970A54">
        <w:rPr>
          <w:rFonts w:ascii="Arial Narrow" w:hAnsi="Arial Narrow"/>
          <w:sz w:val="16"/>
          <w:szCs w:val="16"/>
          <w:lang w:val="sr-Cyrl-CS"/>
        </w:rPr>
        <w:t>Верски објекти и комплекси могу се планирати у оквиру комплекса гробља.</w:t>
      </w:r>
    </w:p>
    <w:p w14:paraId="4BF08A17" w14:textId="77777777" w:rsidR="005F78E4" w:rsidRPr="00970A54" w:rsidRDefault="005F78E4" w:rsidP="0020473D">
      <w:pPr>
        <w:numPr>
          <w:ilvl w:val="0"/>
          <w:numId w:val="5"/>
        </w:numPr>
        <w:spacing w:after="0"/>
        <w:rPr>
          <w:rFonts w:ascii="Arial Narrow" w:hAnsi="Arial Narrow"/>
          <w:sz w:val="16"/>
          <w:szCs w:val="16"/>
          <w:lang w:val="sr-Cyrl-CS"/>
        </w:rPr>
      </w:pPr>
      <w:r w:rsidRPr="00970A54">
        <w:rPr>
          <w:rFonts w:ascii="Arial Narrow" w:hAnsi="Arial Narrow"/>
          <w:sz w:val="16"/>
          <w:szCs w:val="16"/>
          <w:lang w:val="sr-Cyrl-CS"/>
        </w:rPr>
        <w:t xml:space="preserve">У оквиру намена "привредни паркови" могу се планирати комерцијални садржаји, хотелски капацитети и становање. </w:t>
      </w:r>
    </w:p>
    <w:p w14:paraId="65EE69D9" w14:textId="77777777" w:rsidR="005F78E4" w:rsidRPr="00970A54" w:rsidRDefault="005F78E4" w:rsidP="0020473D">
      <w:pPr>
        <w:numPr>
          <w:ilvl w:val="0"/>
          <w:numId w:val="5"/>
        </w:numPr>
        <w:spacing w:after="0"/>
        <w:rPr>
          <w:rFonts w:ascii="Arial Narrow" w:hAnsi="Arial Narrow"/>
          <w:sz w:val="16"/>
          <w:szCs w:val="16"/>
          <w:lang w:val="sr-Cyrl-CS"/>
        </w:rPr>
      </w:pPr>
      <w:r w:rsidRPr="00970A54">
        <w:rPr>
          <w:rFonts w:ascii="Arial Narrow" w:hAnsi="Arial Narrow"/>
          <w:sz w:val="16"/>
          <w:szCs w:val="16"/>
          <w:lang w:val="sr-Cyrl-CS"/>
        </w:rPr>
        <w:t>У оквиру привредних зона могу се планирати научни институти.</w:t>
      </w:r>
    </w:p>
    <w:p w14:paraId="065FA458" w14:textId="77777777" w:rsidR="005F78E4" w:rsidRPr="00970A54" w:rsidRDefault="005F78E4" w:rsidP="0020473D">
      <w:pPr>
        <w:numPr>
          <w:ilvl w:val="0"/>
          <w:numId w:val="5"/>
        </w:numPr>
        <w:spacing w:after="0"/>
        <w:rPr>
          <w:rFonts w:ascii="Arial Narrow" w:hAnsi="Arial Narrow"/>
          <w:sz w:val="16"/>
          <w:szCs w:val="16"/>
          <w:lang w:val="sr-Cyrl-CS"/>
        </w:rPr>
      </w:pPr>
      <w:r w:rsidRPr="00970A54">
        <w:rPr>
          <w:rFonts w:ascii="Arial Narrow" w:hAnsi="Arial Narrow"/>
          <w:sz w:val="16"/>
          <w:szCs w:val="16"/>
          <w:lang w:val="sr-Cyrl-CS"/>
        </w:rPr>
        <w:t>У оквиру спортских комплекса, уколико то услови дозвољавају, могу се планирати специјализоване школе (спортске, тренерске) или спортски кампуси, који користе садржаје спортског центра, спортски клубови, спортски сервиси и хангари за опрему и туристички капацитети свих врста, пратећи комерцијални садржаји, али са највише до 40% укупне планиране БРГП.</w:t>
      </w:r>
    </w:p>
    <w:p w14:paraId="1E3076C6" w14:textId="77777777" w:rsidR="005F78E4" w:rsidRPr="00970A54" w:rsidRDefault="005F78E4" w:rsidP="0020473D">
      <w:pPr>
        <w:numPr>
          <w:ilvl w:val="0"/>
          <w:numId w:val="5"/>
        </w:numPr>
        <w:spacing w:after="0"/>
        <w:rPr>
          <w:rFonts w:ascii="Arial Narrow" w:hAnsi="Arial Narrow"/>
          <w:sz w:val="16"/>
          <w:szCs w:val="16"/>
          <w:lang w:val="sr-Cyrl-CS"/>
        </w:rPr>
      </w:pPr>
      <w:r w:rsidRPr="00970A54">
        <w:rPr>
          <w:rFonts w:ascii="Arial Narrow" w:hAnsi="Arial Narrow"/>
          <w:sz w:val="16"/>
          <w:szCs w:val="16"/>
          <w:lang w:val="sr-Cyrl-CS"/>
        </w:rPr>
        <w:t>У оквиру саобраћајних површина  могу се наћи јавне службе као пратећи садржаји,  магацини и складишта, под условом да су задовољени критеријуми и мере заштите животне средине везани за њихову намену и локацију.</w:t>
      </w:r>
    </w:p>
    <w:p w14:paraId="44494340" w14:textId="77777777" w:rsidR="005F78E4" w:rsidRPr="00970A54" w:rsidRDefault="005F78E4" w:rsidP="0020473D">
      <w:pPr>
        <w:numPr>
          <w:ilvl w:val="0"/>
          <w:numId w:val="5"/>
        </w:numPr>
        <w:spacing w:after="0"/>
        <w:rPr>
          <w:rFonts w:ascii="Arial Narrow" w:hAnsi="Arial Narrow"/>
          <w:sz w:val="16"/>
          <w:szCs w:val="16"/>
          <w:lang w:val="sr-Cyrl-CS"/>
        </w:rPr>
      </w:pPr>
      <w:r w:rsidRPr="00970A54">
        <w:rPr>
          <w:rFonts w:ascii="Arial Narrow" w:hAnsi="Arial Narrow"/>
          <w:sz w:val="16"/>
          <w:szCs w:val="16"/>
          <w:lang w:val="sr-Cyrl-CS"/>
        </w:rPr>
        <w:t xml:space="preserve">У оквиру саобраћајних површина могу се планирати и пратећи комерцијални садржаји. </w:t>
      </w:r>
    </w:p>
    <w:p w14:paraId="49A5C65E" w14:textId="77777777" w:rsidR="005F78E4" w:rsidRPr="00970A54" w:rsidRDefault="005F78E4" w:rsidP="0020473D">
      <w:pPr>
        <w:numPr>
          <w:ilvl w:val="0"/>
          <w:numId w:val="5"/>
        </w:numPr>
        <w:spacing w:after="0"/>
        <w:rPr>
          <w:rFonts w:ascii="Arial Narrow" w:hAnsi="Arial Narrow"/>
          <w:sz w:val="16"/>
          <w:szCs w:val="16"/>
          <w:lang w:val="sr-Cyrl-CS"/>
        </w:rPr>
      </w:pPr>
      <w:r w:rsidRPr="00970A54">
        <w:rPr>
          <w:rFonts w:ascii="Arial Narrow" w:hAnsi="Arial Narrow"/>
          <w:sz w:val="16"/>
          <w:szCs w:val="16"/>
          <w:lang w:val="sr-Cyrl-CS"/>
        </w:rPr>
        <w:t>У оквиру комуналних површина – градских пијаца и гробља могу се планирати пратећи комерцијални садржаји.</w:t>
      </w:r>
    </w:p>
    <w:p w14:paraId="77B7CF00" w14:textId="77777777" w:rsidR="005F78E4" w:rsidRPr="00970A54" w:rsidRDefault="005F78E4" w:rsidP="0020473D">
      <w:pPr>
        <w:numPr>
          <w:ilvl w:val="0"/>
          <w:numId w:val="5"/>
        </w:numPr>
        <w:spacing w:after="0"/>
        <w:rPr>
          <w:rFonts w:ascii="Arial Narrow" w:hAnsi="Arial Narrow"/>
          <w:sz w:val="16"/>
          <w:szCs w:val="16"/>
          <w:lang w:val="sr-Cyrl-CS"/>
        </w:rPr>
      </w:pPr>
      <w:r w:rsidRPr="00970A54">
        <w:rPr>
          <w:rFonts w:ascii="Arial Narrow" w:hAnsi="Arial Narrow"/>
          <w:sz w:val="16"/>
          <w:szCs w:val="16"/>
          <w:lang w:val="sr-Cyrl-CS"/>
        </w:rPr>
        <w:t>У оквиру болничких комплекса могу се реализовати и верски објекти.</w:t>
      </w:r>
    </w:p>
    <w:p w14:paraId="618D1E72" w14:textId="77777777" w:rsidR="005F78E4" w:rsidRPr="00970A54" w:rsidRDefault="005F78E4" w:rsidP="0020473D">
      <w:pPr>
        <w:numPr>
          <w:ilvl w:val="0"/>
          <w:numId w:val="5"/>
        </w:numPr>
        <w:spacing w:after="0"/>
        <w:rPr>
          <w:rFonts w:ascii="Arial Narrow" w:hAnsi="Arial Narrow"/>
          <w:sz w:val="16"/>
          <w:szCs w:val="16"/>
          <w:lang w:val="sr-Cyrl-CS"/>
        </w:rPr>
      </w:pPr>
      <w:r w:rsidRPr="00970A54">
        <w:rPr>
          <w:rFonts w:ascii="Arial Narrow" w:hAnsi="Arial Narrow"/>
          <w:sz w:val="16"/>
          <w:szCs w:val="16"/>
          <w:lang w:val="sr-Cyrl-CS"/>
        </w:rPr>
        <w:t>У оквиру осталих зелених површина могу се планирати и друге намене, искључиво израдом плана детаљне регулације.</w:t>
      </w:r>
    </w:p>
    <w:p w14:paraId="7DD5E788" w14:textId="77777777" w:rsidR="005F78E4" w:rsidRPr="00970A54" w:rsidRDefault="005F78E4" w:rsidP="0020473D">
      <w:pPr>
        <w:numPr>
          <w:ilvl w:val="0"/>
          <w:numId w:val="5"/>
        </w:numPr>
        <w:spacing w:after="0"/>
        <w:rPr>
          <w:rFonts w:ascii="Arial Narrow" w:hAnsi="Arial Narrow"/>
          <w:sz w:val="16"/>
          <w:szCs w:val="16"/>
          <w:lang w:val="sr-Cyrl-CS"/>
        </w:rPr>
      </w:pPr>
      <w:r w:rsidRPr="00970A54">
        <w:rPr>
          <w:rFonts w:ascii="Arial Narrow" w:hAnsi="Arial Narrow"/>
          <w:sz w:val="16"/>
          <w:szCs w:val="16"/>
          <w:lang w:val="sr-Cyrl-CS"/>
        </w:rPr>
        <w:t>Компатибилност се примењује искључиво приликом израде плана детаљне регулације.</w:t>
      </w:r>
    </w:p>
    <w:p w14:paraId="122050BC" w14:textId="77777777" w:rsidR="005F78E4" w:rsidRPr="00970A54" w:rsidRDefault="005F78E4" w:rsidP="0020473D">
      <w:pPr>
        <w:numPr>
          <w:ilvl w:val="0"/>
          <w:numId w:val="5"/>
        </w:numPr>
        <w:spacing w:after="0"/>
        <w:rPr>
          <w:rFonts w:ascii="Arial Narrow" w:hAnsi="Arial Narrow"/>
          <w:sz w:val="16"/>
          <w:szCs w:val="16"/>
          <w:lang w:val="sr-Cyrl-CS"/>
        </w:rPr>
      </w:pPr>
      <w:r w:rsidRPr="00970A54">
        <w:rPr>
          <w:rFonts w:ascii="Arial Narrow" w:hAnsi="Arial Narrow"/>
          <w:sz w:val="16"/>
          <w:szCs w:val="16"/>
          <w:lang w:val="sr-Cyrl-CS"/>
        </w:rPr>
        <w:t>П</w:t>
      </w:r>
      <w:r w:rsidRPr="00970A54">
        <w:rPr>
          <w:rFonts w:ascii="Arial Narrow" w:hAnsi="Arial Narrow"/>
          <w:sz w:val="16"/>
          <w:szCs w:val="16"/>
        </w:rPr>
        <w:t>ренамена површина за објекте и комплексе јавних служби и површина за спортске објекте и комплексе у површине осталих намена (за које није дата могућност пренамене у табели), дозвољена је само израдом плана детаљне регулације уз сагласност надлежних институција.</w:t>
      </w:r>
    </w:p>
    <w:p w14:paraId="7ECDD7EB" w14:textId="77777777" w:rsidR="00AA4083" w:rsidRDefault="00AA4083">
      <w:pPr>
        <w:spacing w:line="259" w:lineRule="auto"/>
        <w:jc w:val="left"/>
        <w:rPr>
          <w:rFonts w:ascii="Arial Narrow" w:hAnsi="Arial Narrow"/>
          <w:b/>
          <w:bCs/>
          <w:i/>
          <w:iCs/>
          <w:sz w:val="18"/>
          <w:szCs w:val="18"/>
          <w:lang w:val="sr-Cyrl-CS"/>
        </w:rPr>
      </w:pPr>
    </w:p>
    <w:p w14:paraId="126C171F" w14:textId="77777777" w:rsidR="00AA4083" w:rsidRDefault="00AA4083">
      <w:pPr>
        <w:spacing w:line="259" w:lineRule="auto"/>
        <w:jc w:val="left"/>
        <w:rPr>
          <w:rFonts w:ascii="Arial Narrow" w:hAnsi="Arial Narrow"/>
          <w:b/>
          <w:bCs/>
          <w:i/>
          <w:iCs/>
          <w:sz w:val="18"/>
          <w:szCs w:val="18"/>
          <w:lang w:val="sr-Cyrl-CS"/>
        </w:rPr>
      </w:pPr>
    </w:p>
    <w:p w14:paraId="740B210A" w14:textId="77777777" w:rsidR="00AA4083" w:rsidRDefault="00AA4083">
      <w:pPr>
        <w:spacing w:line="259" w:lineRule="auto"/>
        <w:jc w:val="left"/>
        <w:rPr>
          <w:rFonts w:ascii="Arial Narrow" w:hAnsi="Arial Narrow"/>
          <w:b/>
          <w:bCs/>
          <w:i/>
          <w:iCs/>
          <w:sz w:val="18"/>
          <w:szCs w:val="18"/>
          <w:lang w:val="sr-Cyrl-CS"/>
        </w:rPr>
      </w:pPr>
    </w:p>
    <w:p w14:paraId="2035FD94" w14:textId="43127F6C" w:rsidR="00E44BC4" w:rsidRPr="00970A54" w:rsidRDefault="00AA4083">
      <w:pPr>
        <w:spacing w:line="259" w:lineRule="auto"/>
        <w:jc w:val="left"/>
        <w:rPr>
          <w:rFonts w:ascii="Arial Narrow" w:hAnsi="Arial Narrow" w:cstheme="minorHAnsi"/>
        </w:rPr>
      </w:pPr>
      <w:r w:rsidRPr="00970A54">
        <w:rPr>
          <w:rFonts w:ascii="Arial Narrow" w:hAnsi="Arial Narrow"/>
          <w:b/>
          <w:bCs/>
          <w:i/>
          <w:iCs/>
          <w:sz w:val="18"/>
          <w:szCs w:val="18"/>
          <w:lang w:val="sr-Cyrl-CS"/>
        </w:rPr>
        <w:lastRenderedPageBreak/>
        <w:t xml:space="preserve">Табела </w:t>
      </w:r>
      <w:r>
        <w:rPr>
          <w:rFonts w:ascii="Arial Narrow" w:hAnsi="Arial Narrow"/>
          <w:b/>
          <w:bCs/>
          <w:i/>
          <w:iCs/>
          <w:sz w:val="18"/>
          <w:szCs w:val="18"/>
          <w:lang w:val="sr-Cyrl-CS"/>
        </w:rPr>
        <w:t>2</w:t>
      </w:r>
      <w:r w:rsidRPr="00970A54">
        <w:rPr>
          <w:rFonts w:ascii="Arial Narrow" w:hAnsi="Arial Narrow"/>
          <w:b/>
          <w:bCs/>
          <w:i/>
          <w:iCs/>
          <w:sz w:val="18"/>
          <w:szCs w:val="18"/>
          <w:lang w:val="sr-Cyrl-CS"/>
        </w:rPr>
        <w:t xml:space="preserve">  </w:t>
      </w:r>
      <w:r w:rsidRPr="00970A54">
        <w:rPr>
          <w:rFonts w:ascii="Arial Narrow" w:hAnsi="Arial Narrow" w:cs="Arial"/>
          <w:b/>
          <w:bCs/>
          <w:i/>
          <w:iCs/>
          <w:sz w:val="18"/>
          <w:szCs w:val="18"/>
          <w:lang w:val="sr-Cyrl-CS"/>
        </w:rPr>
        <w:t>"</w:t>
      </w:r>
      <w:r w:rsidRPr="00AA4083">
        <w:rPr>
          <w:rFonts w:ascii="Arial Narrow" w:hAnsi="Arial Narrow" w:cstheme="minorHAnsi"/>
          <w:b/>
          <w:sz w:val="20"/>
          <w:szCs w:val="20"/>
        </w:rPr>
        <w:t xml:space="preserve"> </w:t>
      </w:r>
      <w:r w:rsidRPr="00AA4083">
        <w:rPr>
          <w:rFonts w:ascii="Arial Narrow" w:hAnsi="Arial Narrow" w:cstheme="minorHAnsi"/>
          <w:b/>
          <w:i/>
          <w:iCs/>
          <w:sz w:val="20"/>
          <w:szCs w:val="20"/>
        </w:rPr>
        <w:t>НОРМАТИВИ ЗА ПАРКИРАЊЕ</w:t>
      </w:r>
      <w:r w:rsidRPr="00970A54">
        <w:rPr>
          <w:rFonts w:ascii="Arial Narrow" w:hAnsi="Arial Narrow" w:cs="Arial"/>
          <w:b/>
          <w:bCs/>
          <w:i/>
          <w:iCs/>
          <w:sz w:val="18"/>
          <w:szCs w:val="18"/>
          <w:lang w:val="sr-Cyrl-CS"/>
        </w:rPr>
        <w:t xml:space="preserve"> "</w:t>
      </w:r>
      <w:r w:rsidRPr="00970A54">
        <w:rPr>
          <w:rFonts w:ascii="Arial Narrow" w:hAnsi="Arial Narrow"/>
          <w:b/>
          <w:bCs/>
          <w:i/>
          <w:iCs/>
          <w:sz w:val="18"/>
          <w:szCs w:val="18"/>
          <w:lang w:val="sr-Cyrl-CS"/>
        </w:rPr>
        <w:t xml:space="preserve">  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034"/>
        <w:gridCol w:w="7422"/>
      </w:tblGrid>
      <w:tr w:rsidR="004D7EB4" w:rsidRPr="00970A54" w14:paraId="6CD922ED" w14:textId="77777777" w:rsidTr="00E44BC4">
        <w:tc>
          <w:tcPr>
            <w:tcW w:w="5000" w:type="pct"/>
            <w:gridSpan w:val="2"/>
          </w:tcPr>
          <w:p w14:paraId="075BEE7F" w14:textId="77777777" w:rsidR="004D7EB4" w:rsidRPr="00970A54" w:rsidRDefault="004D7EB4" w:rsidP="00E44BC4">
            <w:pPr>
              <w:jc w:val="left"/>
              <w:rPr>
                <w:rFonts w:ascii="Arial Narrow" w:hAnsi="Arial Narrow" w:cstheme="minorHAnsi"/>
                <w:b/>
                <w:sz w:val="20"/>
                <w:szCs w:val="20"/>
              </w:rPr>
            </w:pPr>
            <w:r w:rsidRPr="00970A54">
              <w:rPr>
                <w:rFonts w:ascii="Arial Narrow" w:hAnsi="Arial Narrow" w:cstheme="minorHAnsi"/>
                <w:b/>
                <w:sz w:val="20"/>
                <w:szCs w:val="20"/>
              </w:rPr>
              <w:t>НОРМАТИВИ ЗА ПАРКИРАЊЕ</w:t>
            </w:r>
          </w:p>
        </w:tc>
      </w:tr>
      <w:tr w:rsidR="004D7EB4" w:rsidRPr="00970A54" w14:paraId="5F2D33AA" w14:textId="77777777" w:rsidTr="00E44BC4">
        <w:tc>
          <w:tcPr>
            <w:tcW w:w="1451" w:type="pct"/>
          </w:tcPr>
          <w:p w14:paraId="611DBF0E" w14:textId="77777777" w:rsidR="004D7EB4" w:rsidRPr="00970A54" w:rsidRDefault="004D7EB4" w:rsidP="00E44BC4">
            <w:pPr>
              <w:jc w:val="left"/>
              <w:rPr>
                <w:rFonts w:ascii="Arial Narrow" w:hAnsi="Arial Narrow" w:cstheme="minorHAnsi"/>
                <w:b/>
                <w:sz w:val="20"/>
                <w:szCs w:val="20"/>
              </w:rPr>
            </w:pPr>
            <w:r w:rsidRPr="00970A54">
              <w:rPr>
                <w:rFonts w:ascii="Arial Narrow" w:hAnsi="Arial Narrow" w:cstheme="minorHAnsi"/>
                <w:b/>
                <w:sz w:val="20"/>
                <w:szCs w:val="20"/>
              </w:rPr>
              <w:t>ПЛАНИРАНА НАМЕНА</w:t>
            </w:r>
          </w:p>
        </w:tc>
        <w:tc>
          <w:tcPr>
            <w:tcW w:w="3549" w:type="pct"/>
          </w:tcPr>
          <w:p w14:paraId="4D3757B9" w14:textId="77777777" w:rsidR="004D7EB4" w:rsidRPr="00970A54" w:rsidRDefault="004D7EB4" w:rsidP="00E44BC4">
            <w:pPr>
              <w:jc w:val="left"/>
              <w:rPr>
                <w:rFonts w:ascii="Arial Narrow" w:hAnsi="Arial Narrow" w:cstheme="minorHAnsi"/>
                <w:b/>
                <w:sz w:val="20"/>
                <w:szCs w:val="20"/>
              </w:rPr>
            </w:pPr>
            <w:r w:rsidRPr="00970A54">
              <w:rPr>
                <w:rFonts w:ascii="Arial Narrow" w:hAnsi="Arial Narrow" w:cstheme="minorHAnsi"/>
                <w:b/>
                <w:sz w:val="20"/>
                <w:szCs w:val="20"/>
              </w:rPr>
              <w:t>ПРИМЕЊЕНИ НОРМАТИВИ ЗА ДЕФИНИСАЊЕ МИНИМАЛНОГ БРОЈА ПАРКИНГ МЕСТА</w:t>
            </w:r>
          </w:p>
        </w:tc>
      </w:tr>
      <w:tr w:rsidR="004D7EB4" w:rsidRPr="00970A54" w14:paraId="361E003F" w14:textId="77777777" w:rsidTr="00E44BC4">
        <w:tc>
          <w:tcPr>
            <w:tcW w:w="1451" w:type="pct"/>
          </w:tcPr>
          <w:p w14:paraId="6423EA54" w14:textId="77777777" w:rsidR="004D7EB4" w:rsidRPr="00970A54" w:rsidRDefault="004D7EB4" w:rsidP="00E44BC4">
            <w:pPr>
              <w:jc w:val="left"/>
              <w:rPr>
                <w:rFonts w:ascii="Arial Narrow" w:hAnsi="Arial Narrow" w:cstheme="minorHAnsi"/>
                <w:b/>
                <w:sz w:val="20"/>
                <w:szCs w:val="20"/>
              </w:rPr>
            </w:pPr>
            <w:r w:rsidRPr="00970A54">
              <w:rPr>
                <w:rFonts w:ascii="Arial Narrow" w:hAnsi="Arial Narrow" w:cstheme="minorHAnsi"/>
                <w:b/>
                <w:sz w:val="20"/>
                <w:szCs w:val="20"/>
              </w:rPr>
              <w:t>становање</w:t>
            </w:r>
          </w:p>
        </w:tc>
        <w:tc>
          <w:tcPr>
            <w:tcW w:w="3549" w:type="pct"/>
          </w:tcPr>
          <w:p w14:paraId="50E19618" w14:textId="1A015442" w:rsidR="004D7EB4" w:rsidRPr="00970A54" w:rsidRDefault="004D7EB4" w:rsidP="0020473D">
            <w:pPr>
              <w:numPr>
                <w:ilvl w:val="0"/>
                <w:numId w:val="3"/>
              </w:numPr>
              <w:spacing w:after="0"/>
              <w:jc w:val="left"/>
              <w:rPr>
                <w:rFonts w:ascii="Arial Narrow" w:hAnsi="Arial Narrow" w:cstheme="minorHAnsi"/>
                <w:sz w:val="20"/>
                <w:szCs w:val="20"/>
                <w:lang w:val="sr-Cyrl-CS"/>
              </w:rPr>
            </w:pPr>
            <w:r w:rsidRPr="00970A54">
              <w:rPr>
                <w:rFonts w:ascii="Arial Narrow" w:hAnsi="Arial Narrow" w:cstheme="minorHAnsi"/>
                <w:sz w:val="20"/>
                <w:szCs w:val="20"/>
                <w:lang w:val="sr-Cyrl-CS"/>
              </w:rPr>
              <w:t>1.1 ПМ по стану</w:t>
            </w:r>
          </w:p>
          <w:p w14:paraId="7948010A" w14:textId="77777777" w:rsidR="004D7EB4" w:rsidRPr="00970A54" w:rsidRDefault="004D7EB4" w:rsidP="0020473D">
            <w:pPr>
              <w:numPr>
                <w:ilvl w:val="0"/>
                <w:numId w:val="3"/>
              </w:numPr>
              <w:spacing w:after="0"/>
              <w:jc w:val="left"/>
              <w:rPr>
                <w:rFonts w:ascii="Arial Narrow" w:hAnsi="Arial Narrow" w:cstheme="minorHAnsi"/>
                <w:sz w:val="20"/>
                <w:szCs w:val="20"/>
                <w:lang w:val="sr-Cyrl-CS"/>
              </w:rPr>
            </w:pPr>
            <w:r w:rsidRPr="00970A54">
              <w:rPr>
                <w:rFonts w:ascii="Arial Narrow" w:hAnsi="Arial Narrow" w:cstheme="minorHAnsi"/>
                <w:sz w:val="20"/>
                <w:szCs w:val="20"/>
                <w:lang w:val="ru-RU"/>
              </w:rPr>
              <w:t>кроз израду ПДР-а или УП у складу са Уредбом о стандардима и нормативима за планирано пројектовање,грађење, коришћење и одржавање станова за социјално становање, на основу Закона о социјалном становању ("</w:t>
            </w:r>
            <w:r w:rsidRPr="00970A54">
              <w:rPr>
                <w:rFonts w:ascii="Arial Narrow" w:hAnsi="Arial Narrow" w:cstheme="minorHAnsi"/>
                <w:sz w:val="20"/>
                <w:szCs w:val="20"/>
                <w:lang w:val="sr-Cyrl-CS"/>
              </w:rPr>
              <w:t>Службени</w:t>
            </w:r>
            <w:r w:rsidRPr="00970A54">
              <w:rPr>
                <w:rFonts w:ascii="Arial Narrow" w:hAnsi="Arial Narrow" w:cstheme="minorHAnsi"/>
                <w:sz w:val="20"/>
                <w:szCs w:val="20"/>
                <w:lang w:val="ru-RU"/>
              </w:rPr>
              <w:t xml:space="preserve"> </w:t>
            </w:r>
            <w:r w:rsidRPr="00970A54">
              <w:rPr>
                <w:rFonts w:ascii="Arial Narrow" w:hAnsi="Arial Narrow" w:cstheme="minorHAnsi"/>
                <w:sz w:val="20"/>
                <w:szCs w:val="20"/>
                <w:lang w:val="sr-Cyrl-CS"/>
              </w:rPr>
              <w:t>гласник РС"</w:t>
            </w:r>
            <w:r w:rsidRPr="00970A54">
              <w:rPr>
                <w:rFonts w:ascii="Arial Narrow" w:hAnsi="Arial Narrow" w:cstheme="minorHAnsi"/>
                <w:sz w:val="20"/>
                <w:szCs w:val="20"/>
              </w:rPr>
              <w:t>, бр.</w:t>
            </w:r>
            <w:r w:rsidRPr="00970A54">
              <w:rPr>
                <w:rFonts w:ascii="Arial Narrow" w:hAnsi="Arial Narrow" w:cstheme="minorHAnsi"/>
                <w:sz w:val="20"/>
                <w:szCs w:val="20"/>
                <w:lang w:val="sr-Cyrl-CS"/>
              </w:rPr>
              <w:t xml:space="preserve"> 72/09) за социјално и непрофитно становање</w:t>
            </w:r>
          </w:p>
          <w:p w14:paraId="5A5CD32B" w14:textId="77777777" w:rsidR="004D7EB4" w:rsidRPr="00970A54" w:rsidRDefault="004D7EB4" w:rsidP="0020473D">
            <w:pPr>
              <w:numPr>
                <w:ilvl w:val="0"/>
                <w:numId w:val="3"/>
              </w:numPr>
              <w:spacing w:after="0"/>
              <w:jc w:val="left"/>
              <w:rPr>
                <w:rFonts w:ascii="Arial Narrow" w:hAnsi="Arial Narrow" w:cstheme="minorHAnsi"/>
                <w:sz w:val="20"/>
                <w:szCs w:val="20"/>
                <w:lang w:val="sr-Cyrl-CS"/>
              </w:rPr>
            </w:pPr>
            <w:r w:rsidRPr="00970A54">
              <w:rPr>
                <w:rFonts w:ascii="Arial Narrow" w:hAnsi="Arial Narrow" w:cstheme="minorHAnsi"/>
                <w:sz w:val="20"/>
                <w:szCs w:val="20"/>
              </w:rPr>
              <w:t>1,3 ПМ по стану за територију целине I и целине II овог плана</w:t>
            </w:r>
          </w:p>
        </w:tc>
      </w:tr>
      <w:tr w:rsidR="004D7EB4" w:rsidRPr="00970A54" w14:paraId="3240BFC5" w14:textId="77777777" w:rsidTr="00E44BC4">
        <w:tc>
          <w:tcPr>
            <w:tcW w:w="1451" w:type="pct"/>
          </w:tcPr>
          <w:p w14:paraId="37FC52BE" w14:textId="77777777" w:rsidR="004D7EB4" w:rsidRPr="00970A54" w:rsidRDefault="004D7EB4" w:rsidP="00E44BC4">
            <w:pPr>
              <w:jc w:val="left"/>
              <w:rPr>
                <w:rFonts w:ascii="Arial Narrow" w:hAnsi="Arial Narrow" w:cstheme="minorHAnsi"/>
                <w:b/>
                <w:sz w:val="20"/>
                <w:szCs w:val="20"/>
              </w:rPr>
            </w:pPr>
            <w:r w:rsidRPr="00970A54">
              <w:rPr>
                <w:rFonts w:ascii="Arial Narrow" w:hAnsi="Arial Narrow" w:cstheme="minorHAnsi"/>
                <w:b/>
                <w:sz w:val="20"/>
                <w:szCs w:val="20"/>
              </w:rPr>
              <w:t>комерцијални садржаји</w:t>
            </w:r>
          </w:p>
        </w:tc>
        <w:tc>
          <w:tcPr>
            <w:tcW w:w="3549" w:type="pct"/>
          </w:tcPr>
          <w:p w14:paraId="65FF2567" w14:textId="77777777" w:rsidR="004D7EB4" w:rsidRPr="00970A54" w:rsidRDefault="004D7EB4" w:rsidP="0020473D">
            <w:pPr>
              <w:numPr>
                <w:ilvl w:val="0"/>
                <w:numId w:val="3"/>
              </w:numPr>
              <w:spacing w:after="0"/>
              <w:jc w:val="left"/>
              <w:rPr>
                <w:rFonts w:ascii="Arial Narrow" w:hAnsi="Arial Narrow" w:cstheme="minorHAnsi"/>
                <w:sz w:val="20"/>
                <w:szCs w:val="20"/>
                <w:lang w:val="ru-RU"/>
              </w:rPr>
            </w:pPr>
            <w:r w:rsidRPr="00970A54">
              <w:rPr>
                <w:rFonts w:ascii="Arial Narrow" w:hAnsi="Arial Narrow" w:cstheme="minorHAnsi"/>
                <w:sz w:val="20"/>
                <w:szCs w:val="20"/>
                <w:lang w:val="sr-Cyrl-CS"/>
              </w:rPr>
              <w:t xml:space="preserve">1ПМ на </w:t>
            </w:r>
            <w:r w:rsidRPr="00970A54">
              <w:rPr>
                <w:rFonts w:ascii="Arial Narrow" w:hAnsi="Arial Narrow" w:cstheme="minorHAnsi"/>
                <w:sz w:val="20"/>
                <w:szCs w:val="20"/>
                <w:lang w:val="ru-RU"/>
              </w:rPr>
              <w:t>5</w:t>
            </w:r>
            <w:r w:rsidRPr="00970A54">
              <w:rPr>
                <w:rFonts w:ascii="Arial Narrow" w:hAnsi="Arial Narrow" w:cstheme="minorHAnsi"/>
                <w:sz w:val="20"/>
                <w:szCs w:val="20"/>
                <w:lang w:val="sr-Cyrl-CS"/>
              </w:rPr>
              <w:t>0m</w:t>
            </w:r>
            <w:r w:rsidRPr="00970A54">
              <w:rPr>
                <w:rFonts w:ascii="Arial Narrow" w:hAnsi="Arial Narrow" w:cstheme="minorHAnsi"/>
                <w:sz w:val="20"/>
                <w:szCs w:val="20"/>
                <w:vertAlign w:val="superscript"/>
                <w:lang w:val="sr-Cyrl-CS"/>
              </w:rPr>
              <w:t>2</w:t>
            </w:r>
            <w:r w:rsidRPr="00970A54">
              <w:rPr>
                <w:rFonts w:ascii="Arial Narrow" w:hAnsi="Arial Narrow" w:cstheme="minorHAnsi"/>
                <w:sz w:val="20"/>
                <w:szCs w:val="20"/>
                <w:lang w:val="sr-Cyrl-CS"/>
              </w:rPr>
              <w:t xml:space="preserve"> </w:t>
            </w:r>
            <w:r w:rsidRPr="00970A54">
              <w:rPr>
                <w:rFonts w:ascii="Arial Narrow" w:hAnsi="Arial Narrow" w:cstheme="minorHAnsi"/>
                <w:sz w:val="20"/>
                <w:szCs w:val="20"/>
                <w:lang w:val="ru-RU"/>
              </w:rPr>
              <w:t>продајног простора трговинских садржаја</w:t>
            </w:r>
          </w:p>
          <w:p w14:paraId="084ACD38" w14:textId="77777777" w:rsidR="004D7EB4" w:rsidRPr="00970A54" w:rsidRDefault="004D7EB4" w:rsidP="0020473D">
            <w:pPr>
              <w:numPr>
                <w:ilvl w:val="0"/>
                <w:numId w:val="3"/>
              </w:numPr>
              <w:spacing w:after="0"/>
              <w:jc w:val="left"/>
              <w:rPr>
                <w:rFonts w:ascii="Arial Narrow" w:hAnsi="Arial Narrow" w:cstheme="minorHAnsi"/>
                <w:sz w:val="20"/>
                <w:szCs w:val="20"/>
                <w:lang w:val="ru-RU"/>
              </w:rPr>
            </w:pPr>
            <w:r w:rsidRPr="00970A54">
              <w:rPr>
                <w:rFonts w:ascii="Arial Narrow" w:hAnsi="Arial Narrow" w:cstheme="minorHAnsi"/>
                <w:sz w:val="20"/>
                <w:szCs w:val="20"/>
                <w:lang w:val="sr-Cyrl-CS"/>
              </w:rPr>
              <w:t xml:space="preserve">1ПМ </w:t>
            </w:r>
            <w:r w:rsidRPr="00970A54">
              <w:rPr>
                <w:rFonts w:ascii="Arial Narrow" w:hAnsi="Arial Narrow" w:cstheme="minorHAnsi"/>
                <w:sz w:val="20"/>
                <w:szCs w:val="20"/>
                <w:lang w:val="ru-RU"/>
              </w:rPr>
              <w:t>на 60</w:t>
            </w:r>
            <w:r w:rsidRPr="00970A54">
              <w:rPr>
                <w:rFonts w:ascii="Arial Narrow" w:hAnsi="Arial Narrow" w:cstheme="minorHAnsi"/>
                <w:sz w:val="20"/>
                <w:szCs w:val="20"/>
                <w:lang w:val="sr-Cyrl-CS"/>
              </w:rPr>
              <w:t>m</w:t>
            </w:r>
            <w:r w:rsidRPr="00970A54">
              <w:rPr>
                <w:rFonts w:ascii="Arial Narrow" w:hAnsi="Arial Narrow" w:cstheme="minorHAnsi"/>
                <w:sz w:val="20"/>
                <w:szCs w:val="20"/>
                <w:vertAlign w:val="superscript"/>
                <w:lang w:val="sr-Cyrl-CS"/>
              </w:rPr>
              <w:t>2</w:t>
            </w:r>
            <w:r w:rsidRPr="00970A54">
              <w:rPr>
                <w:rFonts w:ascii="Arial Narrow" w:hAnsi="Arial Narrow" w:cstheme="minorHAnsi"/>
                <w:sz w:val="20"/>
                <w:szCs w:val="20"/>
                <w:lang w:val="ru-RU"/>
              </w:rPr>
              <w:t xml:space="preserve"> НГП административног или пословног простора</w:t>
            </w:r>
          </w:p>
          <w:p w14:paraId="38AF86EE" w14:textId="400A30CF" w:rsidR="004D7EB4" w:rsidRPr="00970A54" w:rsidRDefault="004D7EB4" w:rsidP="0020473D">
            <w:pPr>
              <w:numPr>
                <w:ilvl w:val="0"/>
                <w:numId w:val="3"/>
              </w:numPr>
              <w:spacing w:after="0"/>
              <w:jc w:val="left"/>
              <w:rPr>
                <w:rFonts w:ascii="Arial Narrow" w:hAnsi="Arial Narrow" w:cstheme="minorHAnsi"/>
                <w:sz w:val="20"/>
                <w:szCs w:val="20"/>
                <w:lang w:val="ru-RU"/>
              </w:rPr>
            </w:pPr>
            <w:r w:rsidRPr="00970A54">
              <w:rPr>
                <w:rFonts w:ascii="Arial Narrow" w:hAnsi="Arial Narrow" w:cstheme="minorHAnsi"/>
                <w:sz w:val="20"/>
                <w:szCs w:val="20"/>
                <w:lang w:val="sr-Cyrl-CS"/>
              </w:rPr>
              <w:t>1ПМ</w:t>
            </w:r>
            <w:r w:rsidRPr="00970A54">
              <w:rPr>
                <w:rFonts w:ascii="Arial Narrow" w:hAnsi="Arial Narrow" w:cstheme="minorHAnsi"/>
                <w:sz w:val="20"/>
                <w:szCs w:val="20"/>
                <w:lang w:val="ru-RU"/>
              </w:rPr>
              <w:t xml:space="preserve"> на 2 постављена стола са 4 столице угоститељског објекта</w:t>
            </w:r>
          </w:p>
          <w:p w14:paraId="40D82B08" w14:textId="77777777" w:rsidR="004D7EB4" w:rsidRPr="00970A54" w:rsidRDefault="004D7EB4" w:rsidP="0020473D">
            <w:pPr>
              <w:numPr>
                <w:ilvl w:val="0"/>
                <w:numId w:val="3"/>
              </w:numPr>
              <w:spacing w:after="0"/>
              <w:jc w:val="left"/>
              <w:rPr>
                <w:rFonts w:ascii="Arial Narrow" w:hAnsi="Arial Narrow" w:cstheme="minorHAnsi"/>
                <w:sz w:val="20"/>
                <w:szCs w:val="20"/>
                <w:lang w:val="ru-RU"/>
              </w:rPr>
            </w:pPr>
            <w:r w:rsidRPr="00970A54">
              <w:rPr>
                <w:rFonts w:ascii="Arial Narrow" w:hAnsi="Arial Narrow" w:cstheme="minorHAnsi"/>
                <w:sz w:val="20"/>
                <w:szCs w:val="20"/>
                <w:lang w:val="sr-Cyrl-CS"/>
              </w:rPr>
              <w:t xml:space="preserve">1ПМ </w:t>
            </w:r>
            <w:r w:rsidRPr="00970A54">
              <w:rPr>
                <w:rFonts w:ascii="Arial Narrow" w:hAnsi="Arial Narrow" w:cstheme="minorHAnsi"/>
                <w:sz w:val="20"/>
                <w:szCs w:val="20"/>
                <w:lang w:val="ru-RU"/>
              </w:rPr>
              <w:t>на 2-10 кревета хотела у зависности од категорије</w:t>
            </w:r>
          </w:p>
          <w:p w14:paraId="3FF7B230" w14:textId="61FF3DF4" w:rsidR="004D7EB4" w:rsidRPr="00970A54" w:rsidRDefault="004D7EB4" w:rsidP="0020473D">
            <w:pPr>
              <w:numPr>
                <w:ilvl w:val="0"/>
                <w:numId w:val="3"/>
              </w:numPr>
              <w:spacing w:after="0"/>
              <w:jc w:val="left"/>
              <w:rPr>
                <w:rFonts w:ascii="Arial Narrow" w:hAnsi="Arial Narrow" w:cstheme="minorHAnsi"/>
                <w:sz w:val="20"/>
                <w:szCs w:val="20"/>
                <w:lang w:val="ru-RU"/>
              </w:rPr>
            </w:pPr>
            <w:r w:rsidRPr="00970A54">
              <w:rPr>
                <w:rFonts w:ascii="Arial Narrow" w:hAnsi="Arial Narrow" w:cstheme="minorHAnsi"/>
                <w:sz w:val="20"/>
                <w:szCs w:val="20"/>
                <w:lang w:val="ru-RU"/>
              </w:rPr>
              <w:t>1ПМ на 5</w:t>
            </w:r>
            <w:r w:rsidRPr="00970A54">
              <w:rPr>
                <w:rFonts w:ascii="Arial Narrow" w:hAnsi="Arial Narrow" w:cstheme="minorHAnsi"/>
                <w:sz w:val="20"/>
                <w:szCs w:val="20"/>
                <w:lang w:val="sr-Cyrl-CS"/>
              </w:rPr>
              <w:t>0m</w:t>
            </w:r>
            <w:r w:rsidRPr="00970A54">
              <w:rPr>
                <w:rFonts w:ascii="Arial Narrow" w:hAnsi="Arial Narrow" w:cstheme="minorHAnsi"/>
                <w:sz w:val="20"/>
                <w:szCs w:val="20"/>
                <w:vertAlign w:val="superscript"/>
                <w:lang w:val="sr-Cyrl-CS"/>
              </w:rPr>
              <w:t>2</w:t>
            </w:r>
            <w:r w:rsidRPr="00970A54">
              <w:rPr>
                <w:rFonts w:ascii="Arial Narrow" w:hAnsi="Arial Narrow" w:cstheme="minorHAnsi"/>
                <w:sz w:val="20"/>
                <w:szCs w:val="20"/>
                <w:lang w:val="ru-RU"/>
              </w:rPr>
              <w:t xml:space="preserve"> продајног простора шопинг молова,</w:t>
            </w:r>
            <w:r w:rsidRPr="00970A54">
              <w:rPr>
                <w:rFonts w:ascii="Arial Narrow" w:hAnsi="Arial Narrow" w:cstheme="minorHAnsi"/>
                <w:sz w:val="20"/>
                <w:szCs w:val="20"/>
                <w:lang w:val="sr-Cyrl-CS"/>
              </w:rPr>
              <w:t xml:space="preserve"> </w:t>
            </w:r>
            <w:r w:rsidRPr="00970A54">
              <w:rPr>
                <w:rFonts w:ascii="Arial Narrow" w:hAnsi="Arial Narrow" w:cstheme="minorHAnsi"/>
                <w:sz w:val="20"/>
                <w:szCs w:val="20"/>
                <w:lang w:val="ru-RU"/>
              </w:rPr>
              <w:t>хипермаркета</w:t>
            </w:r>
          </w:p>
          <w:p w14:paraId="1C7BC4F0" w14:textId="77777777" w:rsidR="004D7EB4" w:rsidRPr="00970A54" w:rsidRDefault="004D7EB4" w:rsidP="0020473D">
            <w:pPr>
              <w:numPr>
                <w:ilvl w:val="0"/>
                <w:numId w:val="3"/>
              </w:numPr>
              <w:spacing w:after="0"/>
              <w:jc w:val="left"/>
              <w:rPr>
                <w:rFonts w:ascii="Arial Narrow" w:hAnsi="Arial Narrow" w:cstheme="minorHAnsi"/>
                <w:sz w:val="20"/>
                <w:szCs w:val="20"/>
                <w:lang w:val="ru-RU"/>
              </w:rPr>
            </w:pPr>
            <w:r w:rsidRPr="00970A54">
              <w:rPr>
                <w:rFonts w:ascii="Arial Narrow" w:hAnsi="Arial Narrow" w:cstheme="minorHAnsi"/>
                <w:sz w:val="20"/>
                <w:szCs w:val="20"/>
                <w:lang w:val="ru-RU"/>
              </w:rPr>
              <w:t>1ПМ на 3 истакачка места за станице за снабдевање горивом</w:t>
            </w:r>
            <w:r w:rsidRPr="00970A54">
              <w:rPr>
                <w:rFonts w:ascii="Arial Narrow" w:hAnsi="Arial Narrow" w:cstheme="minorHAnsi"/>
                <w:sz w:val="20"/>
                <w:szCs w:val="20"/>
                <w:lang w:val="sr-Cyrl-CS"/>
              </w:rPr>
              <w:t xml:space="preserve">  +</w:t>
            </w:r>
            <w:r w:rsidRPr="00970A54">
              <w:rPr>
                <w:rFonts w:ascii="Arial Narrow" w:hAnsi="Arial Narrow" w:cstheme="minorHAnsi"/>
                <w:sz w:val="20"/>
                <w:szCs w:val="20"/>
                <w:lang w:val="ru-RU"/>
              </w:rPr>
              <w:t xml:space="preserve">1ПМ на </w:t>
            </w:r>
            <w:r w:rsidRPr="00970A54">
              <w:rPr>
                <w:rFonts w:ascii="Arial Narrow" w:hAnsi="Arial Narrow" w:cstheme="minorHAnsi"/>
                <w:sz w:val="20"/>
                <w:szCs w:val="20"/>
                <w:lang w:val="sr-Cyrl-CS"/>
              </w:rPr>
              <w:t>25m</w:t>
            </w:r>
            <w:r w:rsidRPr="00970A54">
              <w:rPr>
                <w:rFonts w:ascii="Arial Narrow" w:hAnsi="Arial Narrow" w:cstheme="minorHAnsi"/>
                <w:sz w:val="20"/>
                <w:szCs w:val="20"/>
                <w:vertAlign w:val="superscript"/>
                <w:lang w:val="sr-Cyrl-CS"/>
              </w:rPr>
              <w:t>2</w:t>
            </w:r>
            <w:r w:rsidRPr="00970A54">
              <w:rPr>
                <w:rFonts w:ascii="Arial Narrow" w:hAnsi="Arial Narrow" w:cstheme="minorHAnsi"/>
                <w:sz w:val="20"/>
                <w:szCs w:val="20"/>
                <w:lang w:val="sr-Cyrl-CS"/>
              </w:rPr>
              <w:t xml:space="preserve"> кафеа/ресторана+1ПМ на 0,5 радна места на линији за прање или негу возила</w:t>
            </w:r>
          </w:p>
          <w:p w14:paraId="533EFB6F" w14:textId="77777777" w:rsidR="004D7EB4" w:rsidRPr="00970A54" w:rsidRDefault="004D7EB4" w:rsidP="0020473D">
            <w:pPr>
              <w:numPr>
                <w:ilvl w:val="0"/>
                <w:numId w:val="3"/>
              </w:numPr>
              <w:spacing w:after="0"/>
              <w:jc w:val="left"/>
              <w:rPr>
                <w:rFonts w:ascii="Arial Narrow" w:hAnsi="Arial Narrow" w:cstheme="minorHAnsi"/>
                <w:sz w:val="20"/>
                <w:szCs w:val="20"/>
                <w:lang w:val="ru-RU"/>
              </w:rPr>
            </w:pPr>
            <w:r w:rsidRPr="00970A54">
              <w:rPr>
                <w:rFonts w:ascii="Arial Narrow" w:hAnsi="Arial Narrow" w:cstheme="minorHAnsi"/>
                <w:sz w:val="20"/>
                <w:szCs w:val="20"/>
                <w:lang w:val="ru-RU"/>
              </w:rPr>
              <w:t>1</w:t>
            </w:r>
            <w:r w:rsidRPr="00970A54">
              <w:rPr>
                <w:rFonts w:ascii="Arial Narrow" w:hAnsi="Arial Narrow" w:cstheme="minorHAnsi"/>
                <w:sz w:val="20"/>
                <w:szCs w:val="20"/>
                <w:lang w:val="sr-Cyrl-CS"/>
              </w:rPr>
              <w:t xml:space="preserve">ПМ на </w:t>
            </w:r>
            <w:r w:rsidRPr="00970A54">
              <w:rPr>
                <w:rFonts w:ascii="Arial Narrow" w:hAnsi="Arial Narrow" w:cstheme="minorHAnsi"/>
                <w:sz w:val="20"/>
                <w:szCs w:val="20"/>
                <w:lang w:val="ru-RU"/>
              </w:rPr>
              <w:t>5</w:t>
            </w:r>
            <w:r w:rsidRPr="00970A54">
              <w:rPr>
                <w:rFonts w:ascii="Arial Narrow" w:hAnsi="Arial Narrow" w:cstheme="minorHAnsi"/>
                <w:sz w:val="20"/>
                <w:szCs w:val="20"/>
                <w:lang w:val="sr-Cyrl-CS"/>
              </w:rPr>
              <w:t>0m</w:t>
            </w:r>
            <w:r w:rsidRPr="00970A54">
              <w:rPr>
                <w:rFonts w:ascii="Arial Narrow" w:hAnsi="Arial Narrow" w:cstheme="minorHAnsi"/>
                <w:sz w:val="20"/>
                <w:szCs w:val="20"/>
                <w:vertAlign w:val="superscript"/>
                <w:lang w:val="sr-Cyrl-CS"/>
              </w:rPr>
              <w:t>2</w:t>
            </w:r>
            <w:r w:rsidRPr="00970A54">
              <w:rPr>
                <w:rFonts w:ascii="Arial Narrow" w:hAnsi="Arial Narrow" w:cstheme="minorHAnsi"/>
                <w:sz w:val="20"/>
                <w:szCs w:val="20"/>
                <w:lang w:val="sr-Cyrl-CS"/>
              </w:rPr>
              <w:t xml:space="preserve"> корисног</w:t>
            </w:r>
            <w:r w:rsidRPr="00970A54">
              <w:rPr>
                <w:rFonts w:ascii="Arial Narrow" w:hAnsi="Arial Narrow" w:cstheme="minorHAnsi"/>
                <w:sz w:val="20"/>
                <w:szCs w:val="20"/>
                <w:lang w:val="ru-RU"/>
              </w:rPr>
              <w:t xml:space="preserve"> простора </w:t>
            </w:r>
            <w:r w:rsidRPr="00970A54">
              <w:rPr>
                <w:rFonts w:ascii="Arial Narrow" w:hAnsi="Arial Narrow" w:cstheme="minorHAnsi"/>
                <w:sz w:val="20"/>
                <w:szCs w:val="20"/>
                <w:lang w:val="sr-Cyrl-CS"/>
              </w:rPr>
              <w:t>пословних јединица или 1ПМ по пословној јединици, за случај кад је корисна површина пословне јединице мања од 50 m</w:t>
            </w:r>
            <w:r w:rsidRPr="00970A54">
              <w:rPr>
                <w:rFonts w:ascii="Arial Narrow" w:hAnsi="Arial Narrow" w:cstheme="minorHAnsi"/>
                <w:sz w:val="20"/>
                <w:szCs w:val="20"/>
                <w:vertAlign w:val="superscript"/>
                <w:lang w:val="sr-Cyrl-CS"/>
              </w:rPr>
              <w:t>2</w:t>
            </w:r>
            <w:r w:rsidRPr="00970A54">
              <w:rPr>
                <w:rFonts w:ascii="Arial Narrow" w:hAnsi="Arial Narrow" w:cstheme="minorHAnsi"/>
                <w:sz w:val="20"/>
                <w:szCs w:val="20"/>
                <w:lang w:val="sr-Cyrl-CS"/>
              </w:rPr>
              <w:t>.</w:t>
            </w:r>
          </w:p>
        </w:tc>
      </w:tr>
      <w:tr w:rsidR="004D7EB4" w:rsidRPr="00970A54" w14:paraId="35054C76" w14:textId="77777777" w:rsidTr="00E44BC4">
        <w:tc>
          <w:tcPr>
            <w:tcW w:w="1451" w:type="pct"/>
          </w:tcPr>
          <w:p w14:paraId="7909B85D" w14:textId="77777777" w:rsidR="004D7EB4" w:rsidRPr="00970A54" w:rsidRDefault="004D7EB4" w:rsidP="00E44BC4">
            <w:pPr>
              <w:jc w:val="left"/>
              <w:rPr>
                <w:rFonts w:ascii="Arial Narrow" w:hAnsi="Arial Narrow" w:cstheme="minorHAnsi"/>
                <w:b/>
                <w:sz w:val="20"/>
                <w:szCs w:val="20"/>
              </w:rPr>
            </w:pPr>
            <w:r w:rsidRPr="00970A54">
              <w:rPr>
                <w:rFonts w:ascii="Arial Narrow" w:hAnsi="Arial Narrow" w:cstheme="minorHAnsi"/>
                <w:b/>
                <w:sz w:val="20"/>
                <w:szCs w:val="20"/>
              </w:rPr>
              <w:t>привредне зоне и привредни паркови</w:t>
            </w:r>
          </w:p>
        </w:tc>
        <w:tc>
          <w:tcPr>
            <w:tcW w:w="3549" w:type="pct"/>
          </w:tcPr>
          <w:p w14:paraId="04F2B2C9" w14:textId="77777777" w:rsidR="004D7EB4" w:rsidRPr="00970A54" w:rsidRDefault="004D7EB4" w:rsidP="0020473D">
            <w:pPr>
              <w:numPr>
                <w:ilvl w:val="0"/>
                <w:numId w:val="3"/>
              </w:numPr>
              <w:spacing w:after="0"/>
              <w:jc w:val="left"/>
              <w:rPr>
                <w:rFonts w:ascii="Arial Narrow" w:hAnsi="Arial Narrow" w:cstheme="minorHAnsi"/>
                <w:sz w:val="20"/>
                <w:szCs w:val="20"/>
                <w:lang w:val="ru-RU"/>
              </w:rPr>
            </w:pPr>
            <w:r w:rsidRPr="00970A54">
              <w:rPr>
                <w:rFonts w:ascii="Arial Narrow" w:hAnsi="Arial Narrow" w:cstheme="minorHAnsi"/>
                <w:sz w:val="20"/>
                <w:szCs w:val="20"/>
                <w:lang w:val="sr-Cyrl-CS"/>
              </w:rPr>
              <w:t>1ПМ на 100m</w:t>
            </w:r>
            <w:r w:rsidRPr="00970A54">
              <w:rPr>
                <w:rFonts w:ascii="Arial Narrow" w:hAnsi="Arial Narrow" w:cstheme="minorHAnsi"/>
                <w:sz w:val="20"/>
                <w:szCs w:val="20"/>
                <w:vertAlign w:val="superscript"/>
                <w:lang w:val="sr-Cyrl-CS"/>
              </w:rPr>
              <w:t>2</w:t>
            </w:r>
            <w:r w:rsidRPr="00970A54">
              <w:rPr>
                <w:rFonts w:ascii="Arial Narrow" w:hAnsi="Arial Narrow" w:cstheme="minorHAnsi"/>
                <w:sz w:val="20"/>
                <w:szCs w:val="20"/>
                <w:lang w:val="ru-RU"/>
              </w:rPr>
              <w:t xml:space="preserve"> БРГП</w:t>
            </w:r>
            <w:r w:rsidRPr="00970A54">
              <w:rPr>
                <w:rFonts w:ascii="Arial Narrow" w:hAnsi="Arial Narrow" w:cstheme="minorHAnsi"/>
                <w:sz w:val="20"/>
                <w:szCs w:val="20"/>
                <w:lang w:val="sr-Cyrl-CS"/>
              </w:rPr>
              <w:t xml:space="preserve">  производне хале или 1ПМ на </w:t>
            </w:r>
            <w:r w:rsidRPr="00970A54">
              <w:rPr>
                <w:rFonts w:ascii="Arial Narrow" w:hAnsi="Arial Narrow" w:cstheme="minorHAnsi"/>
                <w:sz w:val="20"/>
                <w:szCs w:val="20"/>
                <w:lang w:val="ru-RU"/>
              </w:rPr>
              <w:t>4</w:t>
            </w:r>
            <w:r w:rsidRPr="00970A54">
              <w:rPr>
                <w:rFonts w:ascii="Arial Narrow" w:hAnsi="Arial Narrow" w:cstheme="minorHAnsi"/>
                <w:sz w:val="20"/>
                <w:szCs w:val="20"/>
                <w:lang w:val="sr-Cyrl-CS"/>
              </w:rPr>
              <w:t xml:space="preserve"> </w:t>
            </w:r>
            <w:r w:rsidRPr="00970A54">
              <w:rPr>
                <w:rFonts w:ascii="Arial Narrow" w:hAnsi="Arial Narrow" w:cstheme="minorHAnsi"/>
                <w:sz w:val="20"/>
                <w:szCs w:val="20"/>
                <w:lang w:val="ru-RU"/>
              </w:rPr>
              <w:t xml:space="preserve">једновремено </w:t>
            </w:r>
            <w:r w:rsidRPr="00970A54">
              <w:rPr>
                <w:rFonts w:ascii="Arial Narrow" w:hAnsi="Arial Narrow" w:cstheme="minorHAnsi"/>
                <w:sz w:val="20"/>
                <w:szCs w:val="20"/>
                <w:lang w:val="sr-Cyrl-CS"/>
              </w:rPr>
              <w:t>запо</w:t>
            </w:r>
            <w:r w:rsidRPr="00970A54">
              <w:rPr>
                <w:rFonts w:ascii="Arial Narrow" w:hAnsi="Arial Narrow" w:cstheme="minorHAnsi"/>
                <w:sz w:val="20"/>
                <w:szCs w:val="20"/>
                <w:lang w:val="ru-RU"/>
              </w:rPr>
              <w:t>с</w:t>
            </w:r>
            <w:r w:rsidRPr="00970A54">
              <w:rPr>
                <w:rFonts w:ascii="Arial Narrow" w:hAnsi="Arial Narrow" w:cstheme="minorHAnsi"/>
                <w:sz w:val="20"/>
                <w:szCs w:val="20"/>
                <w:lang w:val="sr-Cyrl-CS"/>
              </w:rPr>
              <w:t>лених</w:t>
            </w:r>
          </w:p>
          <w:p w14:paraId="6DC18B2E" w14:textId="77777777" w:rsidR="004D7EB4" w:rsidRPr="00970A54" w:rsidRDefault="004D7EB4" w:rsidP="0020473D">
            <w:pPr>
              <w:numPr>
                <w:ilvl w:val="0"/>
                <w:numId w:val="3"/>
              </w:numPr>
              <w:spacing w:after="0"/>
              <w:jc w:val="left"/>
              <w:rPr>
                <w:rFonts w:ascii="Arial Narrow" w:hAnsi="Arial Narrow" w:cstheme="minorHAnsi"/>
                <w:sz w:val="20"/>
                <w:szCs w:val="20"/>
                <w:lang w:val="ru-RU"/>
              </w:rPr>
            </w:pPr>
            <w:r w:rsidRPr="00970A54">
              <w:rPr>
                <w:rFonts w:ascii="Arial Narrow" w:hAnsi="Arial Narrow" w:cstheme="minorHAnsi"/>
                <w:sz w:val="20"/>
                <w:szCs w:val="20"/>
                <w:lang w:val="ru-RU"/>
              </w:rPr>
              <w:t>1ПМ на 100</w:t>
            </w:r>
            <w:r w:rsidRPr="00970A54">
              <w:rPr>
                <w:rFonts w:ascii="Arial Narrow" w:hAnsi="Arial Narrow" w:cstheme="minorHAnsi"/>
                <w:sz w:val="20"/>
                <w:szCs w:val="20"/>
                <w:lang w:val="sr-Cyrl-CS"/>
              </w:rPr>
              <w:t>m</w:t>
            </w:r>
            <w:r w:rsidRPr="00970A54">
              <w:rPr>
                <w:rFonts w:ascii="Arial Narrow" w:hAnsi="Arial Narrow" w:cstheme="minorHAnsi"/>
                <w:sz w:val="20"/>
                <w:szCs w:val="20"/>
                <w:vertAlign w:val="superscript"/>
                <w:lang w:val="sr-Cyrl-CS"/>
              </w:rPr>
              <w:t>2</w:t>
            </w:r>
            <w:r w:rsidRPr="00970A54">
              <w:rPr>
                <w:rFonts w:ascii="Arial Narrow" w:hAnsi="Arial Narrow" w:cstheme="minorHAnsi"/>
                <w:sz w:val="20"/>
                <w:szCs w:val="20"/>
                <w:lang w:val="ru-RU"/>
              </w:rPr>
              <w:t xml:space="preserve"> БРГП</w:t>
            </w:r>
            <w:r w:rsidRPr="00970A54">
              <w:rPr>
                <w:rFonts w:ascii="Arial Narrow" w:hAnsi="Arial Narrow" w:cstheme="minorHAnsi"/>
                <w:sz w:val="20"/>
                <w:szCs w:val="20"/>
                <w:lang w:val="sr-Cyrl-CS"/>
              </w:rPr>
              <w:t xml:space="preserve">  </w:t>
            </w:r>
            <w:r w:rsidRPr="00970A54">
              <w:rPr>
                <w:rFonts w:ascii="Arial Narrow" w:hAnsi="Arial Narrow" w:cstheme="minorHAnsi"/>
                <w:sz w:val="20"/>
                <w:szCs w:val="20"/>
                <w:lang w:val="ru-RU"/>
              </w:rPr>
              <w:t>привредних објеката, магацина или на 3 једновремено запослена</w:t>
            </w:r>
          </w:p>
        </w:tc>
      </w:tr>
      <w:tr w:rsidR="004D7EB4" w:rsidRPr="00970A54" w14:paraId="3B73C37D" w14:textId="77777777" w:rsidTr="00E44BC4">
        <w:tc>
          <w:tcPr>
            <w:tcW w:w="1451" w:type="pct"/>
          </w:tcPr>
          <w:p w14:paraId="2753224F" w14:textId="77777777" w:rsidR="004D7EB4" w:rsidRPr="00970A54" w:rsidRDefault="004D7EB4" w:rsidP="00E44BC4">
            <w:pPr>
              <w:jc w:val="left"/>
              <w:rPr>
                <w:rFonts w:ascii="Arial Narrow" w:hAnsi="Arial Narrow" w:cstheme="minorHAnsi"/>
                <w:b/>
                <w:sz w:val="20"/>
                <w:szCs w:val="20"/>
              </w:rPr>
            </w:pPr>
            <w:r w:rsidRPr="00970A54">
              <w:rPr>
                <w:rFonts w:ascii="Arial Narrow" w:hAnsi="Arial Narrow" w:cstheme="minorHAnsi"/>
                <w:b/>
                <w:sz w:val="20"/>
                <w:szCs w:val="20"/>
              </w:rPr>
              <w:t>мешовити градски центри</w:t>
            </w:r>
          </w:p>
        </w:tc>
        <w:tc>
          <w:tcPr>
            <w:tcW w:w="3549" w:type="pct"/>
          </w:tcPr>
          <w:p w14:paraId="3B580991" w14:textId="77777777" w:rsidR="004D7EB4" w:rsidRPr="00970A54" w:rsidRDefault="004D7EB4" w:rsidP="0020473D">
            <w:pPr>
              <w:numPr>
                <w:ilvl w:val="0"/>
                <w:numId w:val="3"/>
              </w:numPr>
              <w:spacing w:after="0"/>
              <w:jc w:val="left"/>
              <w:rPr>
                <w:rFonts w:ascii="Arial Narrow" w:hAnsi="Arial Narrow" w:cstheme="minorHAnsi"/>
                <w:sz w:val="20"/>
                <w:szCs w:val="20"/>
                <w:lang w:val="ru-RU"/>
              </w:rPr>
            </w:pPr>
            <w:r w:rsidRPr="00970A54">
              <w:rPr>
                <w:rFonts w:ascii="Arial Narrow" w:hAnsi="Arial Narrow" w:cstheme="minorHAnsi"/>
                <w:sz w:val="20"/>
                <w:szCs w:val="20"/>
                <w:lang w:val="sr-Cyrl-CS"/>
              </w:rPr>
              <w:t>применити нормативе у зависности од примењене намене унутар мешовитог градског центра</w:t>
            </w:r>
          </w:p>
        </w:tc>
      </w:tr>
      <w:tr w:rsidR="004D7EB4" w:rsidRPr="00970A54" w14:paraId="2821EC87" w14:textId="77777777" w:rsidTr="00E44BC4">
        <w:tc>
          <w:tcPr>
            <w:tcW w:w="1451" w:type="pct"/>
          </w:tcPr>
          <w:p w14:paraId="631F54A5" w14:textId="17F8A1CB" w:rsidR="004D7EB4" w:rsidRPr="00970A54" w:rsidRDefault="004D7EB4" w:rsidP="00E44BC4">
            <w:pPr>
              <w:jc w:val="left"/>
              <w:rPr>
                <w:rFonts w:ascii="Arial Narrow" w:hAnsi="Arial Narrow" w:cstheme="minorHAnsi"/>
                <w:b/>
                <w:sz w:val="20"/>
                <w:szCs w:val="20"/>
              </w:rPr>
            </w:pPr>
            <w:r w:rsidRPr="00970A54">
              <w:rPr>
                <w:rFonts w:ascii="Arial Narrow" w:hAnsi="Arial Narrow" w:cstheme="minorHAnsi"/>
                <w:b/>
                <w:sz w:val="20"/>
                <w:szCs w:val="20"/>
              </w:rPr>
              <w:t>јавне службе</w:t>
            </w:r>
          </w:p>
        </w:tc>
        <w:tc>
          <w:tcPr>
            <w:tcW w:w="3549" w:type="pct"/>
          </w:tcPr>
          <w:p w14:paraId="43FF2DA9" w14:textId="3863AEA8" w:rsidR="004D7EB4" w:rsidRPr="00970A54" w:rsidRDefault="004D7EB4" w:rsidP="0020473D">
            <w:pPr>
              <w:numPr>
                <w:ilvl w:val="0"/>
                <w:numId w:val="3"/>
              </w:numPr>
              <w:spacing w:after="0"/>
              <w:jc w:val="left"/>
              <w:rPr>
                <w:rFonts w:ascii="Arial Narrow" w:hAnsi="Arial Narrow" w:cstheme="minorHAnsi"/>
                <w:sz w:val="20"/>
                <w:szCs w:val="20"/>
                <w:lang w:val="ru-RU"/>
              </w:rPr>
            </w:pPr>
            <w:r w:rsidRPr="00970A54">
              <w:rPr>
                <w:rFonts w:ascii="Arial Narrow" w:hAnsi="Arial Narrow" w:cstheme="minorHAnsi"/>
                <w:sz w:val="20"/>
                <w:szCs w:val="20"/>
                <w:lang w:val="sr-Cyrl-CS"/>
              </w:rPr>
              <w:t xml:space="preserve">1ПМ на </w:t>
            </w:r>
            <w:r w:rsidRPr="00970A54">
              <w:rPr>
                <w:rFonts w:ascii="Arial Narrow" w:hAnsi="Arial Narrow" w:cstheme="minorHAnsi"/>
                <w:sz w:val="20"/>
                <w:szCs w:val="20"/>
                <w:lang w:val="ru-RU"/>
              </w:rPr>
              <w:t>3 једновремено</w:t>
            </w:r>
            <w:r w:rsidRPr="00970A54">
              <w:rPr>
                <w:rFonts w:ascii="Arial Narrow" w:hAnsi="Arial Narrow" w:cstheme="minorHAnsi"/>
                <w:sz w:val="20"/>
                <w:szCs w:val="20"/>
                <w:lang w:val="sr-Cyrl-CS"/>
              </w:rPr>
              <w:t xml:space="preserve"> запослен</w:t>
            </w:r>
            <w:r w:rsidRPr="00970A54">
              <w:rPr>
                <w:rFonts w:ascii="Arial Narrow" w:hAnsi="Arial Narrow" w:cstheme="minorHAnsi"/>
                <w:sz w:val="20"/>
                <w:szCs w:val="20"/>
                <w:lang w:val="ru-RU"/>
              </w:rPr>
              <w:t>а/ или 1 групу/ или 100</w:t>
            </w:r>
            <w:r w:rsidRPr="00970A54">
              <w:rPr>
                <w:rFonts w:ascii="Arial Narrow" w:hAnsi="Arial Narrow" w:cstheme="minorHAnsi"/>
                <w:sz w:val="20"/>
                <w:szCs w:val="20"/>
                <w:lang w:val="sr-Cyrl-CS"/>
              </w:rPr>
              <w:t>m</w:t>
            </w:r>
            <w:r w:rsidRPr="00970A54">
              <w:rPr>
                <w:rFonts w:ascii="Arial Narrow" w:hAnsi="Arial Narrow" w:cstheme="minorHAnsi"/>
                <w:sz w:val="20"/>
                <w:szCs w:val="20"/>
                <w:vertAlign w:val="superscript"/>
                <w:lang w:val="sr-Cyrl-CS"/>
              </w:rPr>
              <w:t>2</w:t>
            </w:r>
            <w:r w:rsidRPr="00970A54">
              <w:rPr>
                <w:rFonts w:ascii="Arial Narrow" w:hAnsi="Arial Narrow" w:cstheme="minorHAnsi"/>
                <w:sz w:val="20"/>
                <w:szCs w:val="20"/>
                <w:lang w:val="ru-RU"/>
              </w:rPr>
              <w:t xml:space="preserve"> НГП </w:t>
            </w:r>
            <w:r w:rsidRPr="00970A54">
              <w:rPr>
                <w:rFonts w:ascii="Arial Narrow" w:hAnsi="Arial Narrow" w:cstheme="minorHAnsi"/>
                <w:sz w:val="20"/>
                <w:szCs w:val="20"/>
                <w:lang w:val="sr-Cyrl-CS"/>
              </w:rPr>
              <w:t xml:space="preserve"> за предшколске установе ван парцеле</w:t>
            </w:r>
            <w:r w:rsidRPr="00970A54">
              <w:rPr>
                <w:rFonts w:ascii="Arial Narrow" w:hAnsi="Arial Narrow" w:cstheme="minorHAnsi"/>
                <w:sz w:val="20"/>
                <w:szCs w:val="20"/>
                <w:lang w:val="ru-RU"/>
              </w:rPr>
              <w:t>;</w:t>
            </w:r>
          </w:p>
          <w:p w14:paraId="2F877F91" w14:textId="77777777" w:rsidR="004D7EB4" w:rsidRPr="00970A54" w:rsidRDefault="004D7EB4" w:rsidP="0020473D">
            <w:pPr>
              <w:numPr>
                <w:ilvl w:val="0"/>
                <w:numId w:val="3"/>
              </w:numPr>
              <w:spacing w:after="0"/>
              <w:jc w:val="left"/>
              <w:rPr>
                <w:rFonts w:ascii="Arial Narrow" w:hAnsi="Arial Narrow" w:cstheme="minorHAnsi"/>
                <w:sz w:val="20"/>
                <w:szCs w:val="20"/>
                <w:lang w:val="ru-RU"/>
              </w:rPr>
            </w:pPr>
            <w:r w:rsidRPr="00970A54">
              <w:rPr>
                <w:rFonts w:ascii="Arial Narrow" w:hAnsi="Arial Narrow" w:cstheme="minorHAnsi"/>
                <w:sz w:val="20"/>
                <w:szCs w:val="20"/>
                <w:lang w:val="sr-Cyrl-CS"/>
              </w:rPr>
              <w:t xml:space="preserve">1ПМ на </w:t>
            </w:r>
            <w:r w:rsidRPr="00970A54">
              <w:rPr>
                <w:rFonts w:ascii="Arial Narrow" w:hAnsi="Arial Narrow" w:cstheme="minorHAnsi"/>
                <w:sz w:val="20"/>
                <w:szCs w:val="20"/>
                <w:lang w:val="ru-RU"/>
              </w:rPr>
              <w:t>6</w:t>
            </w:r>
            <w:r w:rsidRPr="00970A54">
              <w:rPr>
                <w:rFonts w:ascii="Arial Narrow" w:hAnsi="Arial Narrow" w:cstheme="minorHAnsi"/>
                <w:sz w:val="20"/>
                <w:szCs w:val="20"/>
              </w:rPr>
              <w:t xml:space="preserve"> </w:t>
            </w:r>
            <w:r w:rsidRPr="00970A54">
              <w:rPr>
                <w:rFonts w:ascii="Arial Narrow" w:hAnsi="Arial Narrow" w:cstheme="minorHAnsi"/>
                <w:sz w:val="20"/>
                <w:szCs w:val="20"/>
                <w:lang w:val="ru-RU"/>
              </w:rPr>
              <w:t>једновремено</w:t>
            </w:r>
            <w:r w:rsidRPr="00970A54">
              <w:rPr>
                <w:rFonts w:ascii="Arial Narrow" w:hAnsi="Arial Narrow" w:cstheme="minorHAnsi"/>
                <w:sz w:val="20"/>
                <w:szCs w:val="20"/>
                <w:lang w:val="sr-Cyrl-CS"/>
              </w:rPr>
              <w:t xml:space="preserve"> запослен</w:t>
            </w:r>
            <w:r w:rsidRPr="00970A54">
              <w:rPr>
                <w:rFonts w:ascii="Arial Narrow" w:hAnsi="Arial Narrow" w:cstheme="minorHAnsi"/>
                <w:sz w:val="20"/>
                <w:szCs w:val="20"/>
                <w:lang w:val="ru-RU"/>
              </w:rPr>
              <w:t>их/ или 1 учионицу</w:t>
            </w:r>
            <w:r w:rsidRPr="00970A54">
              <w:rPr>
                <w:rFonts w:ascii="Arial Narrow" w:hAnsi="Arial Narrow" w:cstheme="minorHAnsi"/>
                <w:sz w:val="20"/>
                <w:szCs w:val="20"/>
                <w:lang w:val="sr-Cyrl-CS"/>
              </w:rPr>
              <w:t xml:space="preserve"> за основне школе</w:t>
            </w:r>
            <w:r w:rsidRPr="00970A54">
              <w:rPr>
                <w:rFonts w:ascii="Arial Narrow" w:hAnsi="Arial Narrow" w:cstheme="minorHAnsi"/>
                <w:sz w:val="20"/>
                <w:szCs w:val="20"/>
                <w:lang w:val="ru-RU"/>
              </w:rPr>
              <w:t>; 10% потребног броја ПМ на припадајуој парцели</w:t>
            </w:r>
          </w:p>
          <w:p w14:paraId="7C35A8FA" w14:textId="77777777" w:rsidR="004D7EB4" w:rsidRPr="00970A54" w:rsidRDefault="004D7EB4" w:rsidP="0020473D">
            <w:pPr>
              <w:numPr>
                <w:ilvl w:val="0"/>
                <w:numId w:val="3"/>
              </w:numPr>
              <w:spacing w:after="0"/>
              <w:jc w:val="left"/>
              <w:rPr>
                <w:rFonts w:ascii="Arial Narrow" w:hAnsi="Arial Narrow" w:cstheme="minorHAnsi"/>
                <w:sz w:val="20"/>
                <w:szCs w:val="20"/>
                <w:lang w:val="ru-RU"/>
              </w:rPr>
            </w:pPr>
            <w:r w:rsidRPr="00970A54">
              <w:rPr>
                <w:rFonts w:ascii="Arial Narrow" w:hAnsi="Arial Narrow" w:cstheme="minorHAnsi"/>
                <w:sz w:val="20"/>
                <w:szCs w:val="20"/>
                <w:lang w:val="sr-Cyrl-CS"/>
              </w:rPr>
              <w:t xml:space="preserve">1ПМ на </w:t>
            </w:r>
            <w:r w:rsidRPr="00970A54">
              <w:rPr>
                <w:rFonts w:ascii="Arial Narrow" w:hAnsi="Arial Narrow" w:cstheme="minorHAnsi"/>
                <w:sz w:val="20"/>
                <w:szCs w:val="20"/>
                <w:lang w:val="ru-RU"/>
              </w:rPr>
              <w:t>6</w:t>
            </w:r>
            <w:r w:rsidRPr="00970A54">
              <w:rPr>
                <w:rFonts w:ascii="Arial Narrow" w:hAnsi="Arial Narrow" w:cstheme="minorHAnsi"/>
                <w:sz w:val="20"/>
                <w:szCs w:val="20"/>
              </w:rPr>
              <w:t xml:space="preserve"> </w:t>
            </w:r>
            <w:r w:rsidRPr="00970A54">
              <w:rPr>
                <w:rFonts w:ascii="Arial Narrow" w:hAnsi="Arial Narrow" w:cstheme="minorHAnsi"/>
                <w:sz w:val="20"/>
                <w:szCs w:val="20"/>
                <w:lang w:val="ru-RU"/>
              </w:rPr>
              <w:t>једновремено</w:t>
            </w:r>
            <w:r w:rsidRPr="00970A54">
              <w:rPr>
                <w:rFonts w:ascii="Arial Narrow" w:hAnsi="Arial Narrow" w:cstheme="minorHAnsi"/>
                <w:sz w:val="20"/>
                <w:szCs w:val="20"/>
                <w:lang w:val="sr-Cyrl-CS"/>
              </w:rPr>
              <w:t xml:space="preserve"> запослен</w:t>
            </w:r>
            <w:r w:rsidRPr="00970A54">
              <w:rPr>
                <w:rFonts w:ascii="Arial Narrow" w:hAnsi="Arial Narrow" w:cstheme="minorHAnsi"/>
                <w:sz w:val="20"/>
                <w:szCs w:val="20"/>
                <w:lang w:val="ru-RU"/>
              </w:rPr>
              <w:t>их/ или 1 учионицу</w:t>
            </w:r>
            <w:r w:rsidRPr="00970A54">
              <w:rPr>
                <w:rFonts w:ascii="Arial Narrow" w:hAnsi="Arial Narrow" w:cstheme="minorHAnsi"/>
                <w:sz w:val="20"/>
                <w:szCs w:val="20"/>
                <w:lang w:val="sr-Cyrl-CS"/>
              </w:rPr>
              <w:t xml:space="preserve"> за средње школе</w:t>
            </w:r>
            <w:r w:rsidRPr="00970A54">
              <w:rPr>
                <w:rFonts w:ascii="Arial Narrow" w:hAnsi="Arial Narrow" w:cstheme="minorHAnsi"/>
                <w:sz w:val="20"/>
                <w:szCs w:val="20"/>
                <w:lang w:val="ru-RU"/>
              </w:rPr>
              <w:t>; 40% потребног броја ПМ на припадајуој парцели</w:t>
            </w:r>
          </w:p>
          <w:p w14:paraId="31A06DB7" w14:textId="77777777" w:rsidR="004D7EB4" w:rsidRPr="00970A54" w:rsidRDefault="004D7EB4" w:rsidP="0020473D">
            <w:pPr>
              <w:numPr>
                <w:ilvl w:val="0"/>
                <w:numId w:val="3"/>
              </w:numPr>
              <w:spacing w:after="0"/>
              <w:jc w:val="left"/>
              <w:rPr>
                <w:rFonts w:ascii="Arial Narrow" w:hAnsi="Arial Narrow" w:cstheme="minorHAnsi"/>
                <w:sz w:val="20"/>
                <w:szCs w:val="20"/>
                <w:lang w:val="ru-RU"/>
              </w:rPr>
            </w:pPr>
            <w:r w:rsidRPr="00970A54">
              <w:rPr>
                <w:rFonts w:ascii="Arial Narrow" w:hAnsi="Arial Narrow" w:cstheme="minorHAnsi"/>
                <w:sz w:val="20"/>
                <w:szCs w:val="20"/>
                <w:lang w:val="ru-RU"/>
              </w:rPr>
              <w:t>1ПМ на 3</w:t>
            </w:r>
            <w:r w:rsidRPr="00970A54">
              <w:rPr>
                <w:rFonts w:ascii="Arial Narrow" w:hAnsi="Arial Narrow" w:cstheme="minorHAnsi"/>
                <w:sz w:val="20"/>
                <w:szCs w:val="20"/>
              </w:rPr>
              <w:t xml:space="preserve"> једновремено</w:t>
            </w:r>
            <w:r w:rsidRPr="00970A54">
              <w:rPr>
                <w:rFonts w:ascii="Arial Narrow" w:hAnsi="Arial Narrow" w:cstheme="minorHAnsi"/>
                <w:sz w:val="20"/>
                <w:szCs w:val="20"/>
                <w:lang w:val="ru-RU"/>
              </w:rPr>
              <w:t xml:space="preserve"> запослена за факултете и више школе; 40% потребног броја ПМ на припадајуој парцели</w:t>
            </w:r>
          </w:p>
          <w:p w14:paraId="729DD8B9" w14:textId="77777777" w:rsidR="004D7EB4" w:rsidRPr="00970A54" w:rsidRDefault="004D7EB4" w:rsidP="0020473D">
            <w:pPr>
              <w:numPr>
                <w:ilvl w:val="0"/>
                <w:numId w:val="3"/>
              </w:numPr>
              <w:spacing w:after="0"/>
              <w:jc w:val="left"/>
              <w:rPr>
                <w:rFonts w:ascii="Arial Narrow" w:hAnsi="Arial Narrow" w:cstheme="minorHAnsi"/>
                <w:sz w:val="20"/>
                <w:szCs w:val="20"/>
                <w:lang w:val="ru-RU"/>
              </w:rPr>
            </w:pPr>
            <w:r w:rsidRPr="00970A54">
              <w:rPr>
                <w:rFonts w:ascii="Arial Narrow" w:hAnsi="Arial Narrow" w:cstheme="minorHAnsi"/>
                <w:sz w:val="20"/>
                <w:szCs w:val="20"/>
                <w:lang w:val="sr-Cyrl-CS"/>
              </w:rPr>
              <w:t xml:space="preserve">1ПМ на </w:t>
            </w:r>
            <w:r w:rsidRPr="00970A54">
              <w:rPr>
                <w:rFonts w:ascii="Arial Narrow" w:hAnsi="Arial Narrow" w:cstheme="minorHAnsi"/>
                <w:sz w:val="20"/>
                <w:szCs w:val="20"/>
                <w:lang w:val="ru-RU"/>
              </w:rPr>
              <w:t xml:space="preserve">4 једновремено </w:t>
            </w:r>
            <w:r w:rsidRPr="00970A54">
              <w:rPr>
                <w:rFonts w:ascii="Arial Narrow" w:hAnsi="Arial Narrow" w:cstheme="minorHAnsi"/>
                <w:sz w:val="20"/>
                <w:szCs w:val="20"/>
                <w:lang w:val="sr-Cyrl-CS"/>
              </w:rPr>
              <w:t xml:space="preserve"> запослен</w:t>
            </w:r>
            <w:r w:rsidRPr="00970A54">
              <w:rPr>
                <w:rFonts w:ascii="Arial Narrow" w:hAnsi="Arial Narrow" w:cstheme="minorHAnsi"/>
                <w:sz w:val="20"/>
                <w:szCs w:val="20"/>
                <w:lang w:val="ru-RU"/>
              </w:rPr>
              <w:t>а</w:t>
            </w:r>
            <w:r w:rsidRPr="00970A54">
              <w:rPr>
                <w:rFonts w:ascii="Arial Narrow" w:hAnsi="Arial Narrow" w:cstheme="minorHAnsi"/>
                <w:sz w:val="20"/>
                <w:szCs w:val="20"/>
                <w:lang w:val="sr-Cyrl-CS"/>
              </w:rPr>
              <w:t xml:space="preserve"> за установе примарне здравствене заштите</w:t>
            </w:r>
          </w:p>
          <w:p w14:paraId="2C9029D8" w14:textId="63302890" w:rsidR="004D7EB4" w:rsidRPr="00970A54" w:rsidRDefault="004D7EB4" w:rsidP="0020473D">
            <w:pPr>
              <w:numPr>
                <w:ilvl w:val="0"/>
                <w:numId w:val="3"/>
              </w:numPr>
              <w:spacing w:after="0"/>
              <w:jc w:val="left"/>
              <w:rPr>
                <w:rFonts w:ascii="Arial Narrow" w:hAnsi="Arial Narrow" w:cstheme="minorHAnsi"/>
                <w:sz w:val="20"/>
                <w:szCs w:val="20"/>
                <w:lang w:val="ru-RU"/>
              </w:rPr>
            </w:pPr>
            <w:r w:rsidRPr="00970A54">
              <w:rPr>
                <w:rFonts w:ascii="Arial Narrow" w:hAnsi="Arial Narrow" w:cstheme="minorHAnsi"/>
                <w:sz w:val="20"/>
                <w:szCs w:val="20"/>
                <w:lang w:val="sr-Cyrl-CS"/>
              </w:rPr>
              <w:t xml:space="preserve">1ПМ на </w:t>
            </w:r>
            <w:r w:rsidRPr="00970A54">
              <w:rPr>
                <w:rFonts w:ascii="Arial Narrow" w:hAnsi="Arial Narrow" w:cstheme="minorHAnsi"/>
                <w:sz w:val="20"/>
                <w:szCs w:val="20"/>
                <w:lang w:val="ru-RU"/>
              </w:rPr>
              <w:t>3,5 једновремено</w:t>
            </w:r>
            <w:r w:rsidRPr="00970A54">
              <w:rPr>
                <w:rFonts w:ascii="Arial Narrow" w:hAnsi="Arial Narrow" w:cstheme="minorHAnsi"/>
                <w:sz w:val="20"/>
                <w:szCs w:val="20"/>
                <w:lang w:val="sr-Cyrl-CS"/>
              </w:rPr>
              <w:t xml:space="preserve"> запослен</w:t>
            </w:r>
            <w:r w:rsidRPr="00970A54">
              <w:rPr>
                <w:rFonts w:ascii="Arial Narrow" w:hAnsi="Arial Narrow" w:cstheme="minorHAnsi"/>
                <w:sz w:val="20"/>
                <w:szCs w:val="20"/>
                <w:lang w:val="ru-RU"/>
              </w:rPr>
              <w:t>а/ или 4-6 болничких постеља</w:t>
            </w:r>
            <w:r w:rsidRPr="00970A54">
              <w:rPr>
                <w:rFonts w:ascii="Arial Narrow" w:hAnsi="Arial Narrow" w:cstheme="minorHAnsi"/>
                <w:sz w:val="20"/>
                <w:szCs w:val="20"/>
                <w:lang w:val="sr-Cyrl-CS"/>
              </w:rPr>
              <w:t xml:space="preserve"> за установе специјализоване здравствене заштите</w:t>
            </w:r>
          </w:p>
          <w:p w14:paraId="31A20808" w14:textId="77777777" w:rsidR="004D7EB4" w:rsidRPr="00970A54" w:rsidRDefault="004D7EB4" w:rsidP="0020473D">
            <w:pPr>
              <w:numPr>
                <w:ilvl w:val="0"/>
                <w:numId w:val="3"/>
              </w:numPr>
              <w:spacing w:after="0"/>
              <w:jc w:val="left"/>
              <w:rPr>
                <w:rFonts w:ascii="Arial Narrow" w:hAnsi="Arial Narrow" w:cstheme="minorHAnsi"/>
                <w:sz w:val="20"/>
                <w:szCs w:val="20"/>
                <w:lang w:val="ru-RU"/>
              </w:rPr>
            </w:pPr>
            <w:r w:rsidRPr="00970A54">
              <w:rPr>
                <w:rFonts w:ascii="Arial Narrow" w:hAnsi="Arial Narrow" w:cstheme="minorHAnsi"/>
                <w:sz w:val="20"/>
                <w:szCs w:val="20"/>
                <w:lang w:val="sr-Cyrl-CS"/>
              </w:rPr>
              <w:t xml:space="preserve">1ПМ на </w:t>
            </w:r>
            <w:r w:rsidRPr="00970A54">
              <w:rPr>
                <w:rFonts w:ascii="Arial Narrow" w:hAnsi="Arial Narrow" w:cstheme="minorHAnsi"/>
                <w:sz w:val="20"/>
                <w:szCs w:val="20"/>
                <w:lang w:val="ru-RU"/>
              </w:rPr>
              <w:t>10 кревета за домове за стара лица</w:t>
            </w:r>
          </w:p>
          <w:p w14:paraId="301AD61A" w14:textId="77777777" w:rsidR="004D7EB4" w:rsidRPr="00970A54" w:rsidRDefault="004D7EB4" w:rsidP="0020473D">
            <w:pPr>
              <w:numPr>
                <w:ilvl w:val="0"/>
                <w:numId w:val="3"/>
              </w:numPr>
              <w:spacing w:after="0"/>
              <w:jc w:val="left"/>
              <w:rPr>
                <w:rFonts w:ascii="Arial Narrow" w:hAnsi="Arial Narrow" w:cstheme="minorHAnsi"/>
                <w:sz w:val="20"/>
                <w:szCs w:val="20"/>
                <w:lang w:val="ru-RU"/>
              </w:rPr>
            </w:pPr>
            <w:r w:rsidRPr="00970A54">
              <w:rPr>
                <w:rFonts w:ascii="Arial Narrow" w:hAnsi="Arial Narrow" w:cstheme="minorHAnsi"/>
                <w:sz w:val="20"/>
                <w:szCs w:val="20"/>
                <w:lang w:val="sr-Cyrl-CS"/>
              </w:rPr>
              <w:t xml:space="preserve">1ПМ на </w:t>
            </w:r>
            <w:r w:rsidRPr="00970A54">
              <w:rPr>
                <w:rFonts w:ascii="Arial Narrow" w:hAnsi="Arial Narrow" w:cstheme="minorHAnsi"/>
                <w:sz w:val="20"/>
                <w:szCs w:val="20"/>
                <w:lang w:val="ru-RU"/>
              </w:rPr>
              <w:t>8 једновремено запослених за домове за домове за заштиту деце</w:t>
            </w:r>
          </w:p>
          <w:p w14:paraId="109469F5" w14:textId="77777777" w:rsidR="004D7EB4" w:rsidRPr="00970A54" w:rsidRDefault="004D7EB4" w:rsidP="0020473D">
            <w:pPr>
              <w:numPr>
                <w:ilvl w:val="0"/>
                <w:numId w:val="3"/>
              </w:numPr>
              <w:spacing w:after="0"/>
              <w:jc w:val="left"/>
              <w:rPr>
                <w:rFonts w:ascii="Arial Narrow" w:hAnsi="Arial Narrow" w:cstheme="minorHAnsi"/>
                <w:sz w:val="20"/>
                <w:szCs w:val="20"/>
                <w:lang w:val="ru-RU"/>
              </w:rPr>
            </w:pPr>
            <w:r w:rsidRPr="00970A54">
              <w:rPr>
                <w:rFonts w:ascii="Arial Narrow" w:hAnsi="Arial Narrow" w:cstheme="minorHAnsi"/>
                <w:sz w:val="20"/>
                <w:szCs w:val="20"/>
                <w:lang w:val="sr-Cyrl-CS"/>
              </w:rPr>
              <w:t>1 ПМ на</w:t>
            </w:r>
            <w:r w:rsidRPr="00970A54">
              <w:rPr>
                <w:rFonts w:ascii="Arial Narrow" w:hAnsi="Arial Narrow" w:cstheme="minorHAnsi"/>
                <w:sz w:val="20"/>
                <w:szCs w:val="20"/>
                <w:lang w:val="ru-RU"/>
              </w:rPr>
              <w:t xml:space="preserve"> </w:t>
            </w:r>
            <w:r w:rsidRPr="00970A54">
              <w:rPr>
                <w:rFonts w:ascii="Arial Narrow" w:hAnsi="Arial Narrow" w:cstheme="minorHAnsi"/>
                <w:sz w:val="20"/>
                <w:szCs w:val="20"/>
                <w:lang w:val="sr-Cyrl-CS"/>
              </w:rPr>
              <w:t xml:space="preserve"> </w:t>
            </w:r>
            <w:r w:rsidRPr="00970A54">
              <w:rPr>
                <w:rFonts w:ascii="Arial Narrow" w:hAnsi="Arial Narrow" w:cstheme="minorHAnsi"/>
                <w:sz w:val="20"/>
                <w:szCs w:val="20"/>
                <w:lang w:val="ru-RU"/>
              </w:rPr>
              <w:t>60</w:t>
            </w:r>
            <w:r w:rsidRPr="00970A54">
              <w:rPr>
                <w:rFonts w:ascii="Arial Narrow" w:hAnsi="Arial Narrow" w:cstheme="minorHAnsi"/>
                <w:sz w:val="20"/>
                <w:szCs w:val="20"/>
                <w:lang w:val="sr-Cyrl-CS"/>
              </w:rPr>
              <w:t>m</w:t>
            </w:r>
            <w:r w:rsidRPr="00970A54">
              <w:rPr>
                <w:rFonts w:ascii="Arial Narrow" w:hAnsi="Arial Narrow" w:cstheme="minorHAnsi"/>
                <w:sz w:val="20"/>
                <w:szCs w:val="20"/>
                <w:vertAlign w:val="superscript"/>
                <w:lang w:val="sr-Cyrl-CS"/>
              </w:rPr>
              <w:t>2</w:t>
            </w:r>
            <w:r w:rsidRPr="00970A54">
              <w:rPr>
                <w:rFonts w:ascii="Arial Narrow" w:hAnsi="Arial Narrow" w:cstheme="minorHAnsi"/>
                <w:sz w:val="20"/>
                <w:szCs w:val="20"/>
                <w:lang w:val="ru-RU"/>
              </w:rPr>
              <w:t xml:space="preserve"> БРГП</w:t>
            </w:r>
            <w:r w:rsidRPr="00970A54">
              <w:rPr>
                <w:rFonts w:ascii="Arial Narrow" w:hAnsi="Arial Narrow" w:cstheme="minorHAnsi"/>
                <w:sz w:val="20"/>
                <w:szCs w:val="20"/>
                <w:lang w:val="sr-Cyrl-CS"/>
              </w:rPr>
              <w:t xml:space="preserve"> за установе културе</w:t>
            </w:r>
          </w:p>
          <w:p w14:paraId="28B18C8F" w14:textId="77777777" w:rsidR="004D7EB4" w:rsidRPr="00970A54" w:rsidRDefault="004D7EB4" w:rsidP="0020473D">
            <w:pPr>
              <w:numPr>
                <w:ilvl w:val="0"/>
                <w:numId w:val="3"/>
              </w:numPr>
              <w:spacing w:after="0"/>
              <w:jc w:val="left"/>
              <w:rPr>
                <w:rFonts w:ascii="Arial Narrow" w:hAnsi="Arial Narrow" w:cstheme="minorHAnsi"/>
                <w:sz w:val="20"/>
                <w:szCs w:val="20"/>
                <w:lang w:val="ru-RU"/>
              </w:rPr>
            </w:pPr>
            <w:r w:rsidRPr="00970A54">
              <w:rPr>
                <w:rFonts w:ascii="Arial Narrow" w:hAnsi="Arial Narrow" w:cstheme="minorHAnsi"/>
                <w:sz w:val="20"/>
                <w:szCs w:val="20"/>
                <w:lang w:val="sr-Cyrl-CS"/>
              </w:rPr>
              <w:t xml:space="preserve">1ПМ на </w:t>
            </w:r>
            <w:r w:rsidRPr="00970A54">
              <w:rPr>
                <w:rFonts w:ascii="Arial Narrow" w:hAnsi="Arial Narrow" w:cstheme="minorHAnsi"/>
                <w:sz w:val="20"/>
                <w:szCs w:val="20"/>
                <w:lang w:val="ru-RU"/>
              </w:rPr>
              <w:t>7</w:t>
            </w:r>
            <w:r w:rsidRPr="00970A54">
              <w:rPr>
                <w:rFonts w:ascii="Arial Narrow" w:hAnsi="Arial Narrow" w:cstheme="minorHAnsi"/>
                <w:sz w:val="20"/>
                <w:szCs w:val="20"/>
                <w:lang w:val="sr-Cyrl-CS"/>
              </w:rPr>
              <w:t xml:space="preserve"> </w:t>
            </w:r>
            <w:r w:rsidRPr="00970A54">
              <w:rPr>
                <w:rFonts w:ascii="Arial Narrow" w:hAnsi="Arial Narrow" w:cstheme="minorHAnsi"/>
                <w:sz w:val="20"/>
                <w:szCs w:val="20"/>
                <w:lang w:val="ru-RU"/>
              </w:rPr>
              <w:t>седишта за биоскопе и позоришта</w:t>
            </w:r>
          </w:p>
          <w:p w14:paraId="3E6A1866" w14:textId="77777777" w:rsidR="004D7EB4" w:rsidRPr="00970A54" w:rsidRDefault="004D7EB4" w:rsidP="0020473D">
            <w:pPr>
              <w:numPr>
                <w:ilvl w:val="0"/>
                <w:numId w:val="3"/>
              </w:numPr>
              <w:spacing w:after="0"/>
              <w:jc w:val="left"/>
              <w:rPr>
                <w:rFonts w:ascii="Arial Narrow" w:hAnsi="Arial Narrow" w:cstheme="minorHAnsi"/>
                <w:sz w:val="20"/>
                <w:szCs w:val="20"/>
                <w:lang w:val="sr-Cyrl-CS"/>
              </w:rPr>
            </w:pPr>
            <w:r w:rsidRPr="00970A54">
              <w:rPr>
                <w:rFonts w:ascii="Arial Narrow" w:hAnsi="Arial Narrow" w:cstheme="minorHAnsi"/>
                <w:sz w:val="20"/>
                <w:szCs w:val="20"/>
                <w:lang w:val="sr-Cyrl-CS"/>
              </w:rPr>
              <w:t xml:space="preserve">1ПМ на 7 </w:t>
            </w:r>
            <w:r w:rsidRPr="00970A54">
              <w:rPr>
                <w:rFonts w:ascii="Arial Narrow" w:hAnsi="Arial Narrow" w:cstheme="minorHAnsi"/>
                <w:sz w:val="20"/>
                <w:szCs w:val="20"/>
              </w:rPr>
              <w:t xml:space="preserve">једновремено </w:t>
            </w:r>
            <w:r w:rsidRPr="00970A54">
              <w:rPr>
                <w:rFonts w:ascii="Arial Narrow" w:hAnsi="Arial Narrow" w:cstheme="minorHAnsi"/>
                <w:sz w:val="20"/>
                <w:szCs w:val="20"/>
                <w:lang w:val="sr-Cyrl-CS"/>
              </w:rPr>
              <w:t>запослених у музејима</w:t>
            </w:r>
          </w:p>
          <w:p w14:paraId="0736E1B7" w14:textId="49910BBB" w:rsidR="004D7EB4" w:rsidRPr="00970A54" w:rsidRDefault="004D7EB4" w:rsidP="0020473D">
            <w:pPr>
              <w:numPr>
                <w:ilvl w:val="0"/>
                <w:numId w:val="3"/>
              </w:numPr>
              <w:spacing w:after="0"/>
              <w:jc w:val="left"/>
              <w:rPr>
                <w:rFonts w:ascii="Arial Narrow" w:hAnsi="Arial Narrow" w:cstheme="minorHAnsi"/>
                <w:sz w:val="20"/>
                <w:szCs w:val="20"/>
                <w:lang w:val="ru-RU"/>
              </w:rPr>
            </w:pPr>
            <w:r w:rsidRPr="00970A54">
              <w:rPr>
                <w:rFonts w:ascii="Arial Narrow" w:hAnsi="Arial Narrow" w:cstheme="minorHAnsi"/>
                <w:sz w:val="20"/>
                <w:szCs w:val="20"/>
                <w:lang w:val="ru-RU"/>
              </w:rPr>
              <w:t xml:space="preserve">1ПМ на 60 </w:t>
            </w:r>
            <w:r w:rsidRPr="00970A54">
              <w:rPr>
                <w:rFonts w:ascii="Arial Narrow" w:hAnsi="Arial Narrow" w:cstheme="minorHAnsi"/>
                <w:sz w:val="20"/>
                <w:szCs w:val="20"/>
                <w:lang w:val="sr-Cyrl-CS"/>
              </w:rPr>
              <w:t>m</w:t>
            </w:r>
            <w:r w:rsidRPr="00970A54">
              <w:rPr>
                <w:rFonts w:ascii="Arial Narrow" w:hAnsi="Arial Narrow" w:cstheme="minorHAnsi"/>
                <w:sz w:val="20"/>
                <w:szCs w:val="20"/>
                <w:vertAlign w:val="superscript"/>
                <w:lang w:val="sr-Cyrl-CS"/>
              </w:rPr>
              <w:t>2</w:t>
            </w:r>
            <w:r w:rsidRPr="00970A54">
              <w:rPr>
                <w:rFonts w:ascii="Arial Narrow" w:hAnsi="Arial Narrow" w:cstheme="minorHAnsi"/>
                <w:sz w:val="20"/>
                <w:szCs w:val="20"/>
                <w:lang w:val="ru-RU"/>
              </w:rPr>
              <w:t xml:space="preserve"> БРГП простора</w:t>
            </w:r>
            <w:r w:rsidRPr="00970A54">
              <w:rPr>
                <w:rFonts w:ascii="Arial Narrow" w:hAnsi="Arial Narrow" w:cstheme="minorHAnsi"/>
                <w:sz w:val="20"/>
                <w:szCs w:val="20"/>
                <w:lang w:val="sr-Cyrl-CS"/>
              </w:rPr>
              <w:t xml:space="preserve"> </w:t>
            </w:r>
            <w:r w:rsidRPr="00970A54">
              <w:rPr>
                <w:rFonts w:ascii="Arial Narrow" w:hAnsi="Arial Narrow" w:cstheme="minorHAnsi"/>
                <w:sz w:val="20"/>
                <w:szCs w:val="20"/>
                <w:lang w:val="ru-RU"/>
              </w:rPr>
              <w:t>државне администрације</w:t>
            </w:r>
          </w:p>
          <w:p w14:paraId="5F7DE918" w14:textId="77777777" w:rsidR="004D7EB4" w:rsidRPr="00970A54" w:rsidRDefault="004D7EB4" w:rsidP="0020473D">
            <w:pPr>
              <w:numPr>
                <w:ilvl w:val="0"/>
                <w:numId w:val="3"/>
              </w:numPr>
              <w:spacing w:after="0"/>
              <w:jc w:val="left"/>
              <w:rPr>
                <w:rFonts w:ascii="Arial Narrow" w:hAnsi="Arial Narrow" w:cstheme="minorHAnsi"/>
                <w:sz w:val="20"/>
                <w:szCs w:val="20"/>
                <w:lang w:val="sr-Cyrl-CS"/>
              </w:rPr>
            </w:pPr>
            <w:r w:rsidRPr="00970A54">
              <w:rPr>
                <w:rFonts w:ascii="Arial Narrow" w:hAnsi="Arial Narrow" w:cstheme="minorHAnsi"/>
                <w:sz w:val="20"/>
                <w:szCs w:val="20"/>
                <w:lang w:val="sr-Cyrl-CS"/>
              </w:rPr>
              <w:t>1ПМ</w:t>
            </w:r>
            <w:r w:rsidRPr="00970A54">
              <w:rPr>
                <w:rFonts w:ascii="Arial Narrow" w:hAnsi="Arial Narrow" w:cstheme="minorHAnsi"/>
                <w:sz w:val="20"/>
                <w:szCs w:val="20"/>
                <w:lang w:val="ru-RU"/>
              </w:rPr>
              <w:t xml:space="preserve"> на 3 једновремено запослена</w:t>
            </w:r>
            <w:r w:rsidRPr="00970A54">
              <w:rPr>
                <w:rFonts w:ascii="Arial Narrow" w:hAnsi="Arial Narrow" w:cstheme="minorHAnsi"/>
                <w:sz w:val="20"/>
                <w:szCs w:val="20"/>
                <w:lang w:val="sr-Cyrl-CS"/>
              </w:rPr>
              <w:t xml:space="preserve"> за објекте посебне намене (ватрогасне станице, војни комплекси и сл.)</w:t>
            </w:r>
            <w:r w:rsidRPr="00970A54">
              <w:rPr>
                <w:rFonts w:ascii="Arial Narrow" w:hAnsi="Arial Narrow" w:cstheme="minorHAnsi"/>
                <w:sz w:val="20"/>
                <w:szCs w:val="20"/>
                <w:lang w:val="ru-RU"/>
              </w:rPr>
              <w:t xml:space="preserve"> уз потребан број паркинг места за специјална возила</w:t>
            </w:r>
          </w:p>
          <w:p w14:paraId="7C641FB9" w14:textId="77777777" w:rsidR="004D7EB4" w:rsidRPr="00970A54" w:rsidRDefault="004D7EB4" w:rsidP="0020473D">
            <w:pPr>
              <w:numPr>
                <w:ilvl w:val="0"/>
                <w:numId w:val="3"/>
              </w:numPr>
              <w:spacing w:after="0"/>
              <w:jc w:val="left"/>
              <w:rPr>
                <w:rFonts w:ascii="Arial Narrow" w:hAnsi="Arial Narrow" w:cstheme="minorHAnsi"/>
                <w:sz w:val="20"/>
                <w:szCs w:val="20"/>
                <w:lang w:val="sr-Cyrl-CS"/>
              </w:rPr>
            </w:pPr>
            <w:r w:rsidRPr="00970A54">
              <w:rPr>
                <w:rFonts w:ascii="Arial Narrow" w:hAnsi="Arial Narrow" w:cstheme="minorHAnsi"/>
                <w:sz w:val="20"/>
                <w:szCs w:val="20"/>
              </w:rPr>
              <w:t xml:space="preserve">1ПМ на </w:t>
            </w:r>
            <w:r w:rsidRPr="00970A54">
              <w:rPr>
                <w:rFonts w:ascii="Arial Narrow" w:hAnsi="Arial Narrow" w:cstheme="minorHAnsi"/>
                <w:sz w:val="20"/>
                <w:szCs w:val="20"/>
                <w:lang w:val="ru-RU"/>
              </w:rPr>
              <w:t>1 групу деце за депа</w:t>
            </w:r>
            <w:r w:rsidRPr="00970A54">
              <w:rPr>
                <w:rFonts w:ascii="Arial Narrow" w:hAnsi="Arial Narrow" w:cstheme="minorHAnsi"/>
                <w:sz w:val="20"/>
                <w:szCs w:val="20"/>
              </w:rPr>
              <w:t>н</w:t>
            </w:r>
            <w:r w:rsidRPr="00970A54">
              <w:rPr>
                <w:rFonts w:ascii="Arial Narrow" w:hAnsi="Arial Narrow" w:cstheme="minorHAnsi"/>
                <w:sz w:val="20"/>
                <w:szCs w:val="20"/>
                <w:lang w:val="ru-RU"/>
              </w:rPr>
              <w:t>дансе,</w:t>
            </w:r>
            <w:r w:rsidRPr="00970A54">
              <w:rPr>
                <w:rFonts w:ascii="Arial Narrow" w:hAnsi="Arial Narrow" w:cstheme="minorHAnsi"/>
                <w:sz w:val="20"/>
                <w:szCs w:val="20"/>
              </w:rPr>
              <w:t xml:space="preserve"> у оквиру припадајуће парцеле</w:t>
            </w:r>
          </w:p>
        </w:tc>
      </w:tr>
      <w:tr w:rsidR="004D7EB4" w:rsidRPr="00970A54" w14:paraId="44820D49" w14:textId="77777777" w:rsidTr="00E44BC4">
        <w:tc>
          <w:tcPr>
            <w:tcW w:w="1451" w:type="pct"/>
          </w:tcPr>
          <w:p w14:paraId="387BB54F" w14:textId="77777777" w:rsidR="004D7EB4" w:rsidRPr="00970A54" w:rsidRDefault="004D7EB4" w:rsidP="00E44BC4">
            <w:pPr>
              <w:jc w:val="left"/>
              <w:rPr>
                <w:rFonts w:ascii="Arial Narrow" w:hAnsi="Arial Narrow" w:cstheme="minorHAnsi"/>
                <w:b/>
                <w:sz w:val="20"/>
                <w:szCs w:val="20"/>
              </w:rPr>
            </w:pPr>
            <w:r w:rsidRPr="00970A54">
              <w:rPr>
                <w:rFonts w:ascii="Arial Narrow" w:hAnsi="Arial Narrow" w:cstheme="minorHAnsi"/>
                <w:b/>
                <w:sz w:val="20"/>
                <w:szCs w:val="20"/>
              </w:rPr>
              <w:t>спортски објекти и комплекси</w:t>
            </w:r>
          </w:p>
        </w:tc>
        <w:tc>
          <w:tcPr>
            <w:tcW w:w="3549" w:type="pct"/>
          </w:tcPr>
          <w:p w14:paraId="7CE76F5D" w14:textId="77777777" w:rsidR="004D7EB4" w:rsidRPr="00970A54" w:rsidRDefault="004D7EB4" w:rsidP="0020473D">
            <w:pPr>
              <w:numPr>
                <w:ilvl w:val="0"/>
                <w:numId w:val="3"/>
              </w:numPr>
              <w:spacing w:after="0"/>
              <w:jc w:val="left"/>
              <w:rPr>
                <w:rFonts w:ascii="Arial Narrow" w:hAnsi="Arial Narrow" w:cstheme="minorHAnsi"/>
                <w:sz w:val="20"/>
                <w:szCs w:val="20"/>
                <w:lang w:val="ru-RU"/>
              </w:rPr>
            </w:pPr>
            <w:r w:rsidRPr="00970A54">
              <w:rPr>
                <w:rFonts w:ascii="Arial Narrow" w:hAnsi="Arial Narrow" w:cstheme="minorHAnsi"/>
                <w:sz w:val="20"/>
                <w:szCs w:val="20"/>
                <w:lang w:val="sr-Cyrl-CS"/>
              </w:rPr>
              <w:t>1ПМ на 2</w:t>
            </w:r>
            <w:r w:rsidRPr="00970A54">
              <w:rPr>
                <w:rFonts w:ascii="Arial Narrow" w:hAnsi="Arial Narrow" w:cstheme="minorHAnsi"/>
                <w:sz w:val="20"/>
                <w:szCs w:val="20"/>
              </w:rPr>
              <w:t xml:space="preserve"> једновремено</w:t>
            </w:r>
            <w:r w:rsidRPr="00970A54">
              <w:rPr>
                <w:rFonts w:ascii="Arial Narrow" w:hAnsi="Arial Narrow" w:cstheme="minorHAnsi"/>
                <w:sz w:val="20"/>
                <w:szCs w:val="20"/>
                <w:lang w:val="sr-Cyrl-CS"/>
              </w:rPr>
              <w:t xml:space="preserve"> </w:t>
            </w:r>
            <w:r w:rsidRPr="00970A54">
              <w:rPr>
                <w:rFonts w:ascii="Arial Narrow" w:hAnsi="Arial Narrow" w:cstheme="minorHAnsi"/>
                <w:sz w:val="20"/>
                <w:szCs w:val="20"/>
                <w:lang w:val="ru-RU"/>
              </w:rPr>
              <w:t>запослена+1ПМ на сваког играча и члана управе+ 1 ПМ на 10 седишта, за стадионе и спортске хале</w:t>
            </w:r>
          </w:p>
          <w:p w14:paraId="55A8308E" w14:textId="77777777" w:rsidR="004D7EB4" w:rsidRPr="00970A54" w:rsidRDefault="004D7EB4" w:rsidP="0020473D">
            <w:pPr>
              <w:numPr>
                <w:ilvl w:val="0"/>
                <w:numId w:val="3"/>
              </w:numPr>
              <w:spacing w:after="0"/>
              <w:jc w:val="left"/>
              <w:rPr>
                <w:rFonts w:ascii="Arial Narrow" w:hAnsi="Arial Narrow" w:cstheme="minorHAnsi"/>
                <w:sz w:val="20"/>
                <w:szCs w:val="20"/>
                <w:lang w:val="sr-Cyrl-CS"/>
              </w:rPr>
            </w:pPr>
            <w:r w:rsidRPr="00970A54">
              <w:rPr>
                <w:rFonts w:ascii="Arial Narrow" w:hAnsi="Arial Narrow" w:cstheme="minorHAnsi"/>
                <w:sz w:val="20"/>
                <w:szCs w:val="20"/>
                <w:lang w:val="sr-Cyrl-CS"/>
              </w:rPr>
              <w:t>за аутобусе, у оквиру комплекса, у складу са потребама али не мање од 2 ПМ</w:t>
            </w:r>
          </w:p>
          <w:p w14:paraId="305B9579" w14:textId="77777777" w:rsidR="004D7EB4" w:rsidRPr="00970A54" w:rsidRDefault="004D7EB4" w:rsidP="0020473D">
            <w:pPr>
              <w:numPr>
                <w:ilvl w:val="0"/>
                <w:numId w:val="3"/>
              </w:numPr>
              <w:spacing w:after="0"/>
              <w:jc w:val="left"/>
              <w:rPr>
                <w:rFonts w:ascii="Arial Narrow" w:hAnsi="Arial Narrow" w:cstheme="minorHAnsi"/>
                <w:sz w:val="20"/>
                <w:szCs w:val="20"/>
                <w:lang w:val="ru-RU"/>
              </w:rPr>
            </w:pPr>
            <w:r w:rsidRPr="00970A54">
              <w:rPr>
                <w:rFonts w:ascii="Arial Narrow" w:hAnsi="Arial Narrow" w:cstheme="minorHAnsi"/>
                <w:sz w:val="20"/>
                <w:szCs w:val="20"/>
                <w:lang w:val="sr-Cyrl-CS"/>
              </w:rPr>
              <w:t xml:space="preserve">1 ПМ на </w:t>
            </w:r>
            <w:r w:rsidRPr="00970A54">
              <w:rPr>
                <w:rFonts w:ascii="Arial Narrow" w:hAnsi="Arial Narrow" w:cstheme="minorHAnsi"/>
                <w:sz w:val="20"/>
                <w:szCs w:val="20"/>
                <w:lang w:val="ru-RU"/>
              </w:rPr>
              <w:t>50</w:t>
            </w:r>
            <w:r w:rsidRPr="00970A54">
              <w:rPr>
                <w:rFonts w:ascii="Arial Narrow" w:hAnsi="Arial Narrow" w:cstheme="minorHAnsi"/>
                <w:sz w:val="20"/>
                <w:szCs w:val="20"/>
                <w:lang w:val="sr-Cyrl-CS"/>
              </w:rPr>
              <w:t xml:space="preserve"> m</w:t>
            </w:r>
            <w:r w:rsidRPr="00970A54">
              <w:rPr>
                <w:rFonts w:ascii="Arial Narrow" w:hAnsi="Arial Narrow" w:cstheme="minorHAnsi"/>
                <w:sz w:val="20"/>
                <w:szCs w:val="20"/>
                <w:vertAlign w:val="superscript"/>
                <w:lang w:val="sr-Cyrl-CS"/>
              </w:rPr>
              <w:t>2</w:t>
            </w:r>
            <w:r w:rsidRPr="00970A54">
              <w:rPr>
                <w:rFonts w:ascii="Arial Narrow" w:hAnsi="Arial Narrow" w:cstheme="minorHAnsi"/>
                <w:sz w:val="20"/>
                <w:szCs w:val="20"/>
                <w:lang w:val="ru-RU"/>
              </w:rPr>
              <w:t xml:space="preserve"> БРГП површине спортског центра</w:t>
            </w:r>
          </w:p>
        </w:tc>
      </w:tr>
      <w:tr w:rsidR="004D7EB4" w:rsidRPr="00970A54" w14:paraId="74A6519C" w14:textId="77777777" w:rsidTr="00E44BC4">
        <w:tc>
          <w:tcPr>
            <w:tcW w:w="1451" w:type="pct"/>
          </w:tcPr>
          <w:p w14:paraId="4C448A8D" w14:textId="77777777" w:rsidR="004D7EB4" w:rsidRPr="00970A54" w:rsidRDefault="004D7EB4" w:rsidP="00E44BC4">
            <w:pPr>
              <w:jc w:val="left"/>
              <w:rPr>
                <w:rFonts w:ascii="Arial Narrow" w:hAnsi="Arial Narrow" w:cstheme="minorHAnsi"/>
                <w:b/>
                <w:sz w:val="20"/>
                <w:szCs w:val="20"/>
              </w:rPr>
            </w:pPr>
            <w:r w:rsidRPr="00970A54">
              <w:rPr>
                <w:rFonts w:ascii="Arial Narrow" w:hAnsi="Arial Narrow" w:cstheme="minorHAnsi"/>
                <w:b/>
                <w:sz w:val="20"/>
                <w:szCs w:val="20"/>
              </w:rPr>
              <w:t>комплекси јавних зелених површина</w:t>
            </w:r>
          </w:p>
        </w:tc>
        <w:tc>
          <w:tcPr>
            <w:tcW w:w="3549" w:type="pct"/>
          </w:tcPr>
          <w:p w14:paraId="7C8425AD" w14:textId="77777777" w:rsidR="004D7EB4" w:rsidRPr="00970A54" w:rsidRDefault="004D7EB4" w:rsidP="0020473D">
            <w:pPr>
              <w:numPr>
                <w:ilvl w:val="0"/>
                <w:numId w:val="3"/>
              </w:numPr>
              <w:spacing w:after="0"/>
              <w:jc w:val="left"/>
              <w:rPr>
                <w:rFonts w:ascii="Arial Narrow" w:hAnsi="Arial Narrow" w:cstheme="minorHAnsi"/>
                <w:sz w:val="20"/>
                <w:szCs w:val="20"/>
                <w:lang w:val="ru-RU"/>
              </w:rPr>
            </w:pPr>
            <w:r w:rsidRPr="00970A54">
              <w:rPr>
                <w:rFonts w:ascii="Arial Narrow" w:hAnsi="Arial Narrow" w:cstheme="minorHAnsi"/>
                <w:sz w:val="20"/>
                <w:szCs w:val="20"/>
                <w:lang w:val="ru-RU"/>
              </w:rPr>
              <w:t>посебна саобраћајна анализа кроз детаљну планску разраду</w:t>
            </w:r>
          </w:p>
        </w:tc>
      </w:tr>
      <w:tr w:rsidR="004D7EB4" w:rsidRPr="00970A54" w14:paraId="026B81F6" w14:textId="77777777" w:rsidTr="00E44BC4">
        <w:tc>
          <w:tcPr>
            <w:tcW w:w="1451" w:type="pct"/>
          </w:tcPr>
          <w:p w14:paraId="2B95BFF0" w14:textId="77777777" w:rsidR="004D7EB4" w:rsidRPr="00970A54" w:rsidRDefault="004D7EB4" w:rsidP="00E44BC4">
            <w:pPr>
              <w:jc w:val="left"/>
              <w:rPr>
                <w:rFonts w:ascii="Arial Narrow" w:hAnsi="Arial Narrow" w:cstheme="minorHAnsi"/>
                <w:b/>
                <w:sz w:val="20"/>
                <w:szCs w:val="20"/>
              </w:rPr>
            </w:pPr>
            <w:r w:rsidRPr="00970A54">
              <w:rPr>
                <w:rFonts w:ascii="Arial Narrow" w:hAnsi="Arial Narrow" w:cstheme="minorHAnsi"/>
                <w:b/>
                <w:sz w:val="20"/>
                <w:szCs w:val="20"/>
              </w:rPr>
              <w:t>инфраструктурни објекти и комплекси</w:t>
            </w:r>
          </w:p>
        </w:tc>
        <w:tc>
          <w:tcPr>
            <w:tcW w:w="3549" w:type="pct"/>
          </w:tcPr>
          <w:p w14:paraId="2AF1342E" w14:textId="77777777" w:rsidR="004D7EB4" w:rsidRPr="00970A54" w:rsidRDefault="004D7EB4" w:rsidP="0020473D">
            <w:pPr>
              <w:numPr>
                <w:ilvl w:val="0"/>
                <w:numId w:val="3"/>
              </w:numPr>
              <w:spacing w:after="0"/>
              <w:jc w:val="left"/>
              <w:rPr>
                <w:rFonts w:ascii="Arial Narrow" w:hAnsi="Arial Narrow" w:cstheme="minorHAnsi"/>
                <w:sz w:val="20"/>
                <w:szCs w:val="20"/>
                <w:lang w:val="ru-RU"/>
              </w:rPr>
            </w:pPr>
            <w:r w:rsidRPr="00970A54">
              <w:rPr>
                <w:rFonts w:ascii="Arial Narrow" w:hAnsi="Arial Narrow" w:cstheme="minorHAnsi"/>
                <w:sz w:val="20"/>
                <w:szCs w:val="20"/>
                <w:lang w:val="ru-RU"/>
              </w:rPr>
              <w:t>на припадајуој парцели у зависности од технолошког процеса</w:t>
            </w:r>
          </w:p>
        </w:tc>
      </w:tr>
      <w:tr w:rsidR="004D7EB4" w:rsidRPr="00970A54" w14:paraId="78E22176" w14:textId="77777777" w:rsidTr="00E44BC4">
        <w:tc>
          <w:tcPr>
            <w:tcW w:w="1451" w:type="pct"/>
          </w:tcPr>
          <w:p w14:paraId="71656526" w14:textId="47F23B36" w:rsidR="004D7EB4" w:rsidRPr="00970A54" w:rsidRDefault="004D7EB4" w:rsidP="00E44BC4">
            <w:pPr>
              <w:jc w:val="left"/>
              <w:rPr>
                <w:rFonts w:ascii="Arial Narrow" w:hAnsi="Arial Narrow" w:cstheme="minorHAnsi"/>
                <w:b/>
                <w:sz w:val="20"/>
                <w:szCs w:val="20"/>
              </w:rPr>
            </w:pPr>
            <w:r w:rsidRPr="00970A54">
              <w:rPr>
                <w:rFonts w:ascii="Arial Narrow" w:hAnsi="Arial Narrow" w:cstheme="minorHAnsi"/>
                <w:b/>
                <w:sz w:val="20"/>
                <w:szCs w:val="20"/>
              </w:rPr>
              <w:t>Јавне комуналне површине</w:t>
            </w:r>
          </w:p>
        </w:tc>
        <w:tc>
          <w:tcPr>
            <w:tcW w:w="3549" w:type="pct"/>
          </w:tcPr>
          <w:p w14:paraId="59E65825" w14:textId="77777777" w:rsidR="004D7EB4" w:rsidRPr="00970A54" w:rsidRDefault="004D7EB4" w:rsidP="0020473D">
            <w:pPr>
              <w:numPr>
                <w:ilvl w:val="0"/>
                <w:numId w:val="3"/>
              </w:numPr>
              <w:spacing w:after="0"/>
              <w:jc w:val="left"/>
              <w:rPr>
                <w:rFonts w:ascii="Arial Narrow" w:hAnsi="Arial Narrow" w:cstheme="minorHAnsi"/>
                <w:sz w:val="20"/>
                <w:szCs w:val="20"/>
                <w:lang w:val="sr-Cyrl-CS"/>
              </w:rPr>
            </w:pPr>
            <w:r w:rsidRPr="00970A54">
              <w:rPr>
                <w:rFonts w:ascii="Arial Narrow" w:hAnsi="Arial Narrow" w:cstheme="minorHAnsi"/>
                <w:sz w:val="20"/>
                <w:szCs w:val="20"/>
                <w:lang w:val="sr-Cyrl-CS"/>
              </w:rPr>
              <w:t>1 ПМ на 80 m</w:t>
            </w:r>
            <w:r w:rsidRPr="00970A54">
              <w:rPr>
                <w:rFonts w:ascii="Arial Narrow" w:hAnsi="Arial Narrow" w:cstheme="minorHAnsi"/>
                <w:sz w:val="20"/>
                <w:szCs w:val="20"/>
                <w:vertAlign w:val="superscript"/>
                <w:lang w:val="sr-Cyrl-CS"/>
              </w:rPr>
              <w:t>2</w:t>
            </w:r>
            <w:r w:rsidRPr="00970A54">
              <w:rPr>
                <w:rFonts w:ascii="Arial Narrow" w:hAnsi="Arial Narrow" w:cstheme="minorHAnsi"/>
                <w:sz w:val="20"/>
                <w:szCs w:val="20"/>
                <w:lang w:val="ru-RU"/>
              </w:rPr>
              <w:t xml:space="preserve"> БРГП продајног простора пијаце</w:t>
            </w:r>
          </w:p>
          <w:p w14:paraId="74D05F3A" w14:textId="77777777" w:rsidR="004D7EB4" w:rsidRPr="00970A54" w:rsidRDefault="004D7EB4" w:rsidP="0020473D">
            <w:pPr>
              <w:numPr>
                <w:ilvl w:val="0"/>
                <w:numId w:val="3"/>
              </w:numPr>
              <w:spacing w:after="0"/>
              <w:jc w:val="left"/>
              <w:rPr>
                <w:rFonts w:ascii="Arial Narrow" w:hAnsi="Arial Narrow" w:cstheme="minorHAnsi"/>
                <w:sz w:val="20"/>
                <w:szCs w:val="20"/>
                <w:lang w:val="sr-Cyrl-CS"/>
              </w:rPr>
            </w:pPr>
            <w:r w:rsidRPr="00970A54">
              <w:rPr>
                <w:rFonts w:ascii="Arial Narrow" w:hAnsi="Arial Narrow" w:cstheme="minorHAnsi"/>
                <w:sz w:val="20"/>
                <w:szCs w:val="20"/>
                <w:lang w:val="sr-Cyrl-CS"/>
              </w:rPr>
              <w:t>1 ПМ на 0,25ha површине гробља</w:t>
            </w:r>
          </w:p>
        </w:tc>
      </w:tr>
      <w:tr w:rsidR="004D7EB4" w:rsidRPr="00970A54" w14:paraId="0D512DF2" w14:textId="77777777" w:rsidTr="00E44BC4">
        <w:tc>
          <w:tcPr>
            <w:tcW w:w="1451" w:type="pct"/>
          </w:tcPr>
          <w:p w14:paraId="162AB391" w14:textId="5C7BE298" w:rsidR="004D7EB4" w:rsidRPr="00970A54" w:rsidRDefault="004D7EB4" w:rsidP="00E44BC4">
            <w:pPr>
              <w:jc w:val="left"/>
              <w:rPr>
                <w:rFonts w:ascii="Arial Narrow" w:hAnsi="Arial Narrow" w:cstheme="minorHAnsi"/>
                <w:b/>
                <w:sz w:val="20"/>
                <w:szCs w:val="20"/>
              </w:rPr>
            </w:pPr>
            <w:r w:rsidRPr="00970A54">
              <w:rPr>
                <w:rFonts w:ascii="Arial Narrow" w:hAnsi="Arial Narrow" w:cstheme="minorHAnsi"/>
                <w:b/>
                <w:sz w:val="20"/>
                <w:szCs w:val="20"/>
              </w:rPr>
              <w:t>верски објекти</w:t>
            </w:r>
          </w:p>
        </w:tc>
        <w:tc>
          <w:tcPr>
            <w:tcW w:w="3549" w:type="pct"/>
          </w:tcPr>
          <w:p w14:paraId="7F37735A" w14:textId="17B0BD02" w:rsidR="004D7EB4" w:rsidRPr="00970A54" w:rsidRDefault="004D7EB4" w:rsidP="0020473D">
            <w:pPr>
              <w:numPr>
                <w:ilvl w:val="0"/>
                <w:numId w:val="3"/>
              </w:numPr>
              <w:spacing w:after="0"/>
              <w:jc w:val="left"/>
              <w:rPr>
                <w:rFonts w:ascii="Arial Narrow" w:hAnsi="Arial Narrow" w:cstheme="minorHAnsi"/>
                <w:sz w:val="20"/>
                <w:szCs w:val="20"/>
                <w:lang w:val="sr-Cyrl-CS"/>
              </w:rPr>
            </w:pPr>
            <w:r w:rsidRPr="00970A54">
              <w:rPr>
                <w:rFonts w:ascii="Arial Narrow" w:hAnsi="Arial Narrow" w:cstheme="minorHAnsi"/>
                <w:sz w:val="20"/>
                <w:szCs w:val="20"/>
                <w:lang w:val="sr-Cyrl-CS"/>
              </w:rPr>
              <w:t>2 ПМ по  објекту</w:t>
            </w:r>
          </w:p>
        </w:tc>
      </w:tr>
      <w:tr w:rsidR="004D7EB4" w:rsidRPr="00970A54" w14:paraId="6A96479C" w14:textId="77777777" w:rsidTr="00E44BC4">
        <w:tc>
          <w:tcPr>
            <w:tcW w:w="1451" w:type="pct"/>
          </w:tcPr>
          <w:p w14:paraId="7E5C6644" w14:textId="77777777" w:rsidR="004D7EB4" w:rsidRPr="00970A54" w:rsidRDefault="004D7EB4" w:rsidP="00E44BC4">
            <w:pPr>
              <w:jc w:val="left"/>
              <w:rPr>
                <w:rFonts w:ascii="Arial Narrow" w:hAnsi="Arial Narrow" w:cstheme="minorHAnsi"/>
                <w:b/>
                <w:sz w:val="20"/>
                <w:szCs w:val="20"/>
              </w:rPr>
            </w:pPr>
            <w:r w:rsidRPr="00970A54">
              <w:rPr>
                <w:rFonts w:ascii="Arial Narrow" w:hAnsi="Arial Narrow" w:cstheme="minorHAnsi"/>
                <w:b/>
                <w:sz w:val="20"/>
                <w:szCs w:val="20"/>
              </w:rPr>
              <w:t>саобраћајне површине</w:t>
            </w:r>
          </w:p>
        </w:tc>
        <w:tc>
          <w:tcPr>
            <w:tcW w:w="3549" w:type="pct"/>
          </w:tcPr>
          <w:p w14:paraId="39CC383D" w14:textId="724FBCC1" w:rsidR="004D7EB4" w:rsidRPr="00970A54" w:rsidRDefault="004D7EB4" w:rsidP="0020473D">
            <w:pPr>
              <w:numPr>
                <w:ilvl w:val="0"/>
                <w:numId w:val="3"/>
              </w:numPr>
              <w:spacing w:after="0"/>
              <w:jc w:val="left"/>
              <w:rPr>
                <w:rFonts w:ascii="Arial Narrow" w:hAnsi="Arial Narrow" w:cstheme="minorHAnsi"/>
                <w:sz w:val="20"/>
                <w:szCs w:val="20"/>
                <w:lang w:val="sr-Cyrl-CS"/>
              </w:rPr>
            </w:pPr>
            <w:r w:rsidRPr="00970A54">
              <w:rPr>
                <w:rFonts w:ascii="Arial Narrow" w:hAnsi="Arial Narrow" w:cstheme="minorHAnsi"/>
                <w:sz w:val="20"/>
                <w:szCs w:val="20"/>
                <w:lang w:val="sr-Cyrl-CS"/>
              </w:rPr>
              <w:t xml:space="preserve">0.4 – 0.5 ПМ </w:t>
            </w:r>
            <w:r w:rsidRPr="00970A54">
              <w:rPr>
                <w:rFonts w:ascii="Arial Narrow" w:hAnsi="Arial Narrow" w:cstheme="minorHAnsi"/>
                <w:sz w:val="20"/>
                <w:szCs w:val="20"/>
                <w:lang w:val="ru-RU"/>
              </w:rPr>
              <w:t>за сваки вез у маринама и пристаништима</w:t>
            </w:r>
          </w:p>
        </w:tc>
      </w:tr>
      <w:bookmarkEnd w:id="4"/>
    </w:tbl>
    <w:p w14:paraId="526B2941" w14:textId="77777777" w:rsidR="005F4AE7" w:rsidRDefault="005F4AE7" w:rsidP="00CB2580">
      <w:pPr>
        <w:pStyle w:val="Heading4"/>
        <w:jc w:val="left"/>
        <w:rPr>
          <w:rFonts w:ascii="Arial Narrow" w:hAnsi="Arial Narrow"/>
        </w:rPr>
      </w:pPr>
    </w:p>
    <w:p w14:paraId="2CEA3CEB" w14:textId="1FF7E2DA" w:rsidR="008959B4" w:rsidRPr="00970A54" w:rsidRDefault="008959B4" w:rsidP="008959B4">
      <w:pPr>
        <w:pStyle w:val="Heading5"/>
        <w:rPr>
          <w:rFonts w:ascii="Arial Narrow" w:hAnsi="Arial Narrow"/>
        </w:rPr>
      </w:pPr>
      <w:r w:rsidRPr="00970A54">
        <w:rPr>
          <w:rFonts w:ascii="Arial Narrow" w:hAnsi="Arial Narrow"/>
        </w:rPr>
        <w:t>површине за комерцијалне садржаје</w:t>
      </w:r>
    </w:p>
    <w:tbl>
      <w:tblPr>
        <w:tblW w:w="10309" w:type="dxa"/>
        <w:tblInd w:w="-108" w:type="dxa"/>
        <w:tblBorders>
          <w:top w:val="single" w:sz="4" w:space="0" w:color="E7E6E6" w:themeColor="background2"/>
          <w:left w:val="single" w:sz="4" w:space="0" w:color="E7E6E6" w:themeColor="background2"/>
          <w:bottom w:val="single" w:sz="4" w:space="0" w:color="E7E6E6" w:themeColor="background2"/>
          <w:right w:val="single" w:sz="4" w:space="0" w:color="E7E6E6" w:themeColor="background2"/>
          <w:insideH w:val="single" w:sz="4" w:space="0" w:color="E7E6E6" w:themeColor="background2"/>
          <w:insideV w:val="single" w:sz="4" w:space="0" w:color="E7E6E6" w:themeColor="background2"/>
        </w:tblBorders>
        <w:tblLayout w:type="fixed"/>
        <w:tblLook w:val="0000" w:firstRow="0" w:lastRow="0" w:firstColumn="0" w:lastColumn="0" w:noHBand="0" w:noVBand="0"/>
      </w:tblPr>
      <w:tblGrid>
        <w:gridCol w:w="2371"/>
        <w:gridCol w:w="7938"/>
      </w:tblGrid>
      <w:tr w:rsidR="008959B4" w:rsidRPr="00970A54" w14:paraId="79000C84" w14:textId="77777777" w:rsidTr="006E41D2">
        <w:trPr>
          <w:trHeight w:val="326"/>
        </w:trPr>
        <w:tc>
          <w:tcPr>
            <w:tcW w:w="10309" w:type="dxa"/>
            <w:gridSpan w:val="2"/>
            <w:shd w:val="clear" w:color="auto" w:fill="E7E6E6" w:themeFill="background2"/>
          </w:tcPr>
          <w:p w14:paraId="7D2E6C5C" w14:textId="4754D902" w:rsidR="008959B4" w:rsidRPr="00970A54" w:rsidRDefault="008959B4" w:rsidP="006E41D2">
            <w:pPr>
              <w:pStyle w:val="Default"/>
              <w:jc w:val="both"/>
              <w:rPr>
                <w:rFonts w:ascii="Arial Narrow" w:hAnsi="Arial Narrow" w:cstheme="minorHAnsi"/>
                <w:b/>
                <w:bCs/>
                <w:noProof/>
                <w:color w:val="auto"/>
                <w:sz w:val="22"/>
                <w:szCs w:val="22"/>
                <w:lang w:val="sr-Cyrl-RS"/>
              </w:rPr>
            </w:pPr>
            <w:r w:rsidRPr="00970A54">
              <w:rPr>
                <w:rFonts w:ascii="Arial Narrow" w:hAnsi="Arial Narrow" w:cstheme="minorHAnsi"/>
                <w:b/>
                <w:bCs/>
                <w:noProof/>
                <w:color w:val="auto"/>
                <w:sz w:val="22"/>
                <w:szCs w:val="22"/>
                <w:lang w:val="sr-Cyrl-RS"/>
              </w:rPr>
              <w:t>К</w:t>
            </w:r>
            <w:r w:rsidR="00C42E5A">
              <w:rPr>
                <w:rFonts w:ascii="Arial Narrow" w:hAnsi="Arial Narrow" w:cstheme="minorHAnsi"/>
                <w:b/>
                <w:bCs/>
                <w:noProof/>
                <w:color w:val="auto"/>
                <w:sz w:val="22"/>
                <w:szCs w:val="22"/>
                <w:lang w:val="sr-Cyrl-RS"/>
              </w:rPr>
              <w:t>1</w:t>
            </w:r>
            <w:r w:rsidRPr="00970A54">
              <w:rPr>
                <w:rFonts w:ascii="Arial Narrow" w:hAnsi="Arial Narrow" w:cstheme="minorHAnsi"/>
                <w:b/>
                <w:bCs/>
                <w:noProof/>
                <w:color w:val="auto"/>
                <w:sz w:val="22"/>
                <w:szCs w:val="22"/>
                <w:lang w:val="sr-Cyrl-RS"/>
              </w:rPr>
              <w:t xml:space="preserve"> –</w:t>
            </w:r>
            <w:r w:rsidRPr="00970A54">
              <w:rPr>
                <w:rFonts w:ascii="Arial Narrow" w:hAnsi="Arial Narrow" w:cstheme="minorHAnsi"/>
                <w:b/>
                <w:bCs/>
                <w:noProof/>
                <w:color w:val="auto"/>
                <w:lang w:val="sr-Cyrl-RS"/>
              </w:rPr>
              <w:t xml:space="preserve"> </w:t>
            </w:r>
            <w:r w:rsidRPr="00970A54">
              <w:rPr>
                <w:rFonts w:ascii="Arial Narrow" w:hAnsi="Arial Narrow" w:cstheme="minorHAnsi"/>
                <w:b/>
                <w:bCs/>
                <w:noProof/>
                <w:color w:val="auto"/>
                <w:sz w:val="22"/>
                <w:szCs w:val="22"/>
                <w:lang w:val="sr-Cyrl-RS"/>
              </w:rPr>
              <w:t xml:space="preserve">ПРАВИЛА ГРАЂЕЊА У ЗОНИ КОМЕРЦИЈАЛНИХ САДРЖАЈА У ЗОНИ </w:t>
            </w:r>
            <w:r w:rsidR="00C42E5A">
              <w:rPr>
                <w:rFonts w:ascii="Arial Narrow" w:hAnsi="Arial Narrow" w:cstheme="minorHAnsi"/>
                <w:b/>
                <w:bCs/>
                <w:noProof/>
                <w:color w:val="auto"/>
                <w:sz w:val="22"/>
                <w:szCs w:val="22"/>
                <w:lang w:val="sr-Cyrl-RS"/>
              </w:rPr>
              <w:t>ВИШЕ</w:t>
            </w:r>
            <w:r w:rsidRPr="00970A54">
              <w:rPr>
                <w:rFonts w:ascii="Arial Narrow" w:hAnsi="Arial Narrow" w:cstheme="minorHAnsi"/>
                <w:b/>
                <w:bCs/>
                <w:noProof/>
                <w:color w:val="auto"/>
                <w:sz w:val="22"/>
                <w:szCs w:val="22"/>
                <w:lang w:val="sr-Cyrl-RS"/>
              </w:rPr>
              <w:t xml:space="preserve"> СПРАТНОСТИ</w:t>
            </w:r>
          </w:p>
        </w:tc>
      </w:tr>
      <w:tr w:rsidR="008959B4" w:rsidRPr="00970A54" w14:paraId="78287423" w14:textId="77777777" w:rsidTr="006E41D2">
        <w:trPr>
          <w:trHeight w:val="88"/>
        </w:trPr>
        <w:tc>
          <w:tcPr>
            <w:tcW w:w="2371" w:type="dxa"/>
          </w:tcPr>
          <w:p w14:paraId="11ED10FA" w14:textId="77777777" w:rsidR="008959B4" w:rsidRPr="00970A54" w:rsidRDefault="008959B4" w:rsidP="006E41D2">
            <w:pPr>
              <w:autoSpaceDE w:val="0"/>
              <w:autoSpaceDN w:val="0"/>
              <w:adjustRightInd w:val="0"/>
              <w:spacing w:after="0"/>
              <w:rPr>
                <w:rFonts w:ascii="Arial Narrow" w:hAnsi="Arial Narrow" w:cstheme="minorHAnsi"/>
              </w:rPr>
            </w:pPr>
            <w:r w:rsidRPr="00970A54">
              <w:rPr>
                <w:rFonts w:ascii="Arial Narrow" w:hAnsi="Arial Narrow" w:cstheme="minorHAnsi"/>
                <w:b/>
                <w:bCs/>
              </w:rPr>
              <w:t xml:space="preserve">Основна намена површина </w:t>
            </w:r>
          </w:p>
        </w:tc>
        <w:tc>
          <w:tcPr>
            <w:tcW w:w="7938" w:type="dxa"/>
          </w:tcPr>
          <w:p w14:paraId="4EB10563" w14:textId="77777777" w:rsidR="008959B4" w:rsidRPr="00970A54" w:rsidRDefault="008959B4" w:rsidP="0020473D">
            <w:pPr>
              <w:pStyle w:val="ListParagraph"/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0"/>
              <w:rPr>
                <w:rFonts w:ascii="Arial Narrow" w:hAnsi="Arial Narrow" w:cstheme="minorHAnsi"/>
                <w:b/>
              </w:rPr>
            </w:pPr>
            <w:r w:rsidRPr="00970A54">
              <w:rPr>
                <w:rFonts w:ascii="Arial Narrow" w:hAnsi="Arial Narrow" w:cstheme="minorHAnsi"/>
                <w:b/>
              </w:rPr>
              <w:t xml:space="preserve">комерцијални садржаји </w:t>
            </w:r>
          </w:p>
        </w:tc>
      </w:tr>
      <w:tr w:rsidR="008959B4" w:rsidRPr="00970A54" w14:paraId="6B40A0CD" w14:textId="77777777" w:rsidTr="006E41D2">
        <w:trPr>
          <w:trHeight w:val="1066"/>
        </w:trPr>
        <w:tc>
          <w:tcPr>
            <w:tcW w:w="2371" w:type="dxa"/>
          </w:tcPr>
          <w:p w14:paraId="42FC665D" w14:textId="77777777" w:rsidR="008959B4" w:rsidRPr="00970A54" w:rsidRDefault="008959B4" w:rsidP="006E41D2">
            <w:pPr>
              <w:autoSpaceDE w:val="0"/>
              <w:autoSpaceDN w:val="0"/>
              <w:adjustRightInd w:val="0"/>
              <w:spacing w:after="0"/>
              <w:rPr>
                <w:rFonts w:ascii="Arial Narrow" w:hAnsi="Arial Narrow" w:cstheme="minorHAnsi"/>
              </w:rPr>
            </w:pPr>
            <w:r w:rsidRPr="00970A54">
              <w:rPr>
                <w:rFonts w:ascii="Arial Narrow" w:hAnsi="Arial Narrow" w:cstheme="minorHAnsi"/>
                <w:b/>
                <w:bCs/>
              </w:rPr>
              <w:t xml:space="preserve">Компатибилност намене </w:t>
            </w:r>
          </w:p>
        </w:tc>
        <w:tc>
          <w:tcPr>
            <w:tcW w:w="7938" w:type="dxa"/>
          </w:tcPr>
          <w:p w14:paraId="67EFDD2B" w14:textId="51724D32" w:rsidR="008959B4" w:rsidRDefault="008959B4" w:rsidP="006E41D2">
            <w:pPr>
              <w:pStyle w:val="ListParagraph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/>
              <w:rPr>
                <w:rFonts w:ascii="Arial Narrow" w:hAnsi="Arial Narrow" w:cstheme="minorHAnsi"/>
              </w:rPr>
            </w:pPr>
            <w:r w:rsidRPr="00970A54">
              <w:rPr>
                <w:rFonts w:ascii="Arial Narrow" w:hAnsi="Arial Narrow" w:cstheme="minorHAnsi"/>
              </w:rPr>
              <w:t>са комерцијалним садржајима су компатибилни комплекси јавних служби, верски комплекси, као и остале компатибилне намене у складу са Табелом „Компатибилност намена“</w:t>
            </w:r>
          </w:p>
          <w:p w14:paraId="41F5640F" w14:textId="6E356B66" w:rsidR="0044207B" w:rsidRPr="00970A54" w:rsidRDefault="0044207B" w:rsidP="006E41D2">
            <w:pPr>
              <w:pStyle w:val="ListParagraph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/>
              <w:rPr>
                <w:rFonts w:ascii="Arial Narrow" w:hAnsi="Arial Narrow" w:cstheme="minorHAnsi"/>
              </w:rPr>
            </w:pPr>
            <w:r>
              <w:rPr>
                <w:rFonts w:ascii="Arial Narrow" w:hAnsi="Arial Narrow" w:cstheme="minorHAnsi"/>
              </w:rPr>
              <w:t>на парццели се може градити и само вишеспратна колективна гаража</w:t>
            </w:r>
          </w:p>
          <w:p w14:paraId="78049D39" w14:textId="77777777" w:rsidR="008959B4" w:rsidRPr="00970A54" w:rsidRDefault="008959B4" w:rsidP="006E41D2">
            <w:pPr>
              <w:pStyle w:val="ListParagraph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/>
              <w:rPr>
                <w:rFonts w:ascii="Arial Narrow" w:hAnsi="Arial Narrow" w:cstheme="minorHAnsi"/>
              </w:rPr>
            </w:pPr>
            <w:r w:rsidRPr="00970A54">
              <w:rPr>
                <w:rFonts w:ascii="Arial Narrow" w:hAnsi="Arial Narrow" w:cstheme="minorHAnsi"/>
              </w:rPr>
              <w:t xml:space="preserve">однос основне и компатибилне намене у зони је дефинисан у односу мин. 51% : макс. 49% </w:t>
            </w:r>
          </w:p>
          <w:p w14:paraId="64109568" w14:textId="77777777" w:rsidR="008959B4" w:rsidRPr="00970A54" w:rsidRDefault="008959B4" w:rsidP="006E41D2">
            <w:pPr>
              <w:pStyle w:val="ListParagraph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/>
              <w:rPr>
                <w:rFonts w:ascii="Arial Narrow" w:hAnsi="Arial Narrow" w:cstheme="minorHAnsi"/>
              </w:rPr>
            </w:pPr>
            <w:r w:rsidRPr="00970A54">
              <w:rPr>
                <w:rFonts w:ascii="Arial Narrow" w:hAnsi="Arial Narrow" w:cstheme="minorHAnsi"/>
              </w:rPr>
              <w:t xml:space="preserve">општа правила и параметри за све намене у зони су исти </w:t>
            </w:r>
          </w:p>
        </w:tc>
      </w:tr>
      <w:tr w:rsidR="008959B4" w:rsidRPr="00970A54" w14:paraId="69DCE4FD" w14:textId="77777777" w:rsidTr="006E41D2">
        <w:trPr>
          <w:trHeight w:val="196"/>
        </w:trPr>
        <w:tc>
          <w:tcPr>
            <w:tcW w:w="2371" w:type="dxa"/>
          </w:tcPr>
          <w:p w14:paraId="2965D980" w14:textId="77777777" w:rsidR="008959B4" w:rsidRPr="00970A54" w:rsidRDefault="008959B4" w:rsidP="006E41D2">
            <w:pPr>
              <w:autoSpaceDE w:val="0"/>
              <w:autoSpaceDN w:val="0"/>
              <w:adjustRightInd w:val="0"/>
              <w:spacing w:after="0"/>
              <w:rPr>
                <w:rFonts w:ascii="Arial Narrow" w:hAnsi="Arial Narrow" w:cstheme="minorHAnsi"/>
              </w:rPr>
            </w:pPr>
            <w:r w:rsidRPr="00970A54">
              <w:rPr>
                <w:rFonts w:ascii="Arial Narrow" w:hAnsi="Arial Narrow" w:cstheme="minorHAnsi"/>
                <w:b/>
                <w:bCs/>
              </w:rPr>
              <w:t xml:space="preserve">Индекс заузетости парцеле </w:t>
            </w:r>
          </w:p>
        </w:tc>
        <w:tc>
          <w:tcPr>
            <w:tcW w:w="7938" w:type="dxa"/>
          </w:tcPr>
          <w:p w14:paraId="4355D53F" w14:textId="294BA800" w:rsidR="008959B4" w:rsidRPr="00970A54" w:rsidRDefault="008959B4" w:rsidP="006E41D2">
            <w:pPr>
              <w:pStyle w:val="ListParagraph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/>
              <w:rPr>
                <w:rFonts w:ascii="Arial Narrow" w:hAnsi="Arial Narrow" w:cstheme="minorHAnsi"/>
              </w:rPr>
            </w:pPr>
            <w:r w:rsidRPr="00970A54">
              <w:rPr>
                <w:rFonts w:ascii="Arial Narrow" w:hAnsi="Arial Narrow" w:cstheme="minorHAnsi"/>
              </w:rPr>
              <w:t xml:space="preserve">индекс заузетости („Из“) на парцели је до </w:t>
            </w:r>
            <w:r w:rsidR="00513D0C">
              <w:rPr>
                <w:rFonts w:ascii="Arial Narrow" w:hAnsi="Arial Narrow" w:cstheme="minorHAnsi"/>
              </w:rPr>
              <w:t>7</w:t>
            </w:r>
            <w:r w:rsidRPr="00970A54">
              <w:rPr>
                <w:rFonts w:ascii="Arial Narrow" w:hAnsi="Arial Narrow" w:cstheme="minorHAnsi"/>
              </w:rPr>
              <w:t>0%</w:t>
            </w:r>
          </w:p>
          <w:p w14:paraId="4EE2B23E" w14:textId="77777777" w:rsidR="008959B4" w:rsidRPr="00970A54" w:rsidRDefault="008959B4" w:rsidP="006E41D2">
            <w:pPr>
              <w:pStyle w:val="ListParagraph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/>
              <w:rPr>
                <w:rFonts w:ascii="Arial Narrow" w:hAnsi="Arial Narrow" w:cstheme="minorHAnsi"/>
              </w:rPr>
            </w:pPr>
            <w:r w:rsidRPr="00970A54">
              <w:rPr>
                <w:rFonts w:ascii="Arial Narrow" w:hAnsi="Arial Narrow" w:cstheme="minorHAnsi"/>
              </w:rPr>
              <w:t>индекс заузетости угаоних објеката може бити увећан за 15%</w:t>
            </w:r>
          </w:p>
        </w:tc>
      </w:tr>
      <w:tr w:rsidR="008959B4" w:rsidRPr="00970A54" w14:paraId="687E450F" w14:textId="77777777" w:rsidTr="006E41D2">
        <w:trPr>
          <w:trHeight w:val="197"/>
        </w:trPr>
        <w:tc>
          <w:tcPr>
            <w:tcW w:w="2371" w:type="dxa"/>
          </w:tcPr>
          <w:p w14:paraId="5A49B066" w14:textId="77777777" w:rsidR="008959B4" w:rsidRPr="00970A54" w:rsidRDefault="008959B4" w:rsidP="006E41D2">
            <w:pPr>
              <w:autoSpaceDE w:val="0"/>
              <w:autoSpaceDN w:val="0"/>
              <w:adjustRightInd w:val="0"/>
              <w:spacing w:after="0"/>
              <w:rPr>
                <w:rFonts w:ascii="Arial Narrow" w:hAnsi="Arial Narrow" w:cstheme="minorHAnsi"/>
              </w:rPr>
            </w:pPr>
            <w:r w:rsidRPr="00970A54">
              <w:rPr>
                <w:rFonts w:ascii="Arial Narrow" w:hAnsi="Arial Narrow" w:cstheme="minorHAnsi"/>
                <w:b/>
                <w:bCs/>
              </w:rPr>
              <w:t xml:space="preserve">Индекс изграђености парцеле </w:t>
            </w:r>
          </w:p>
        </w:tc>
        <w:tc>
          <w:tcPr>
            <w:tcW w:w="7938" w:type="dxa"/>
          </w:tcPr>
          <w:p w14:paraId="580127DF" w14:textId="74D919A8" w:rsidR="008959B4" w:rsidRPr="00970A54" w:rsidRDefault="008959B4" w:rsidP="006E41D2">
            <w:pPr>
              <w:pStyle w:val="ListParagraph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/>
              <w:rPr>
                <w:rFonts w:ascii="Arial Narrow" w:hAnsi="Arial Narrow" w:cstheme="minorHAnsi"/>
              </w:rPr>
            </w:pPr>
            <w:r w:rsidRPr="00970A54">
              <w:rPr>
                <w:rFonts w:ascii="Arial Narrow" w:hAnsi="Arial Narrow" w:cstheme="minorHAnsi"/>
              </w:rPr>
              <w:t xml:space="preserve">индекс изграђености („Ии“) на парцели је до </w:t>
            </w:r>
            <w:r w:rsidR="00513D0C">
              <w:rPr>
                <w:rFonts w:ascii="Arial Narrow" w:hAnsi="Arial Narrow" w:cstheme="minorHAnsi"/>
              </w:rPr>
              <w:t>3</w:t>
            </w:r>
            <w:r w:rsidRPr="00970A54">
              <w:rPr>
                <w:rFonts w:ascii="Arial Narrow" w:hAnsi="Arial Narrow" w:cstheme="minorHAnsi"/>
              </w:rPr>
              <w:t>,5</w:t>
            </w:r>
          </w:p>
          <w:p w14:paraId="3F6388A7" w14:textId="77777777" w:rsidR="008959B4" w:rsidRPr="00970A54" w:rsidRDefault="008959B4" w:rsidP="006E41D2">
            <w:pPr>
              <w:pStyle w:val="ListParagraph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/>
              <w:rPr>
                <w:rFonts w:ascii="Arial Narrow" w:hAnsi="Arial Narrow" w:cstheme="minorHAnsi"/>
              </w:rPr>
            </w:pPr>
            <w:r w:rsidRPr="00970A54">
              <w:rPr>
                <w:rFonts w:ascii="Arial Narrow" w:hAnsi="Arial Narrow" w:cstheme="minorHAnsi"/>
              </w:rPr>
              <w:t>индекс изграђености угаоних објеката може бити увећан за 15%</w:t>
            </w:r>
          </w:p>
        </w:tc>
      </w:tr>
      <w:tr w:rsidR="008959B4" w:rsidRPr="00970A54" w14:paraId="0EF31C03" w14:textId="77777777" w:rsidTr="006E41D2">
        <w:trPr>
          <w:trHeight w:val="305"/>
        </w:trPr>
        <w:tc>
          <w:tcPr>
            <w:tcW w:w="2371" w:type="dxa"/>
          </w:tcPr>
          <w:p w14:paraId="4F2C3AD9" w14:textId="77777777" w:rsidR="008959B4" w:rsidRPr="00970A54" w:rsidRDefault="008959B4" w:rsidP="006E41D2">
            <w:pPr>
              <w:autoSpaceDE w:val="0"/>
              <w:autoSpaceDN w:val="0"/>
              <w:adjustRightInd w:val="0"/>
              <w:spacing w:after="0"/>
              <w:rPr>
                <w:rFonts w:ascii="Arial Narrow" w:hAnsi="Arial Narrow" w:cstheme="minorHAnsi"/>
              </w:rPr>
            </w:pPr>
            <w:r w:rsidRPr="00970A54">
              <w:rPr>
                <w:rFonts w:ascii="Arial Narrow" w:hAnsi="Arial Narrow" w:cstheme="minorHAnsi"/>
                <w:b/>
                <w:bCs/>
              </w:rPr>
              <w:t xml:space="preserve">Висина објекта </w:t>
            </w:r>
          </w:p>
        </w:tc>
        <w:tc>
          <w:tcPr>
            <w:tcW w:w="7938" w:type="dxa"/>
          </w:tcPr>
          <w:p w14:paraId="72EE210D" w14:textId="77777777" w:rsidR="00513D0C" w:rsidRPr="00513D0C" w:rsidRDefault="00513D0C" w:rsidP="00513D0C">
            <w:pPr>
              <w:pStyle w:val="ListParagraph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/>
              <w:rPr>
                <w:rFonts w:ascii="Arial Narrow" w:hAnsi="Arial Narrow" w:cstheme="minorHAnsi"/>
              </w:rPr>
            </w:pPr>
            <w:r w:rsidRPr="00513D0C">
              <w:rPr>
                <w:rFonts w:ascii="Arial Narrow" w:hAnsi="Arial Narrow" w:cstheme="minorHAnsi"/>
              </w:rPr>
              <w:t>максимална висина венца објекта је 32.0m (максимална висина слемена објекта је 37.0m), што дефинише оријентациону планирану спратност П+8+ Пк/Пс.</w:t>
            </w:r>
          </w:p>
          <w:p w14:paraId="3476D2B4" w14:textId="77777777" w:rsidR="00513D0C" w:rsidRPr="00513D0C" w:rsidRDefault="00513D0C" w:rsidP="00513D0C">
            <w:pPr>
              <w:pStyle w:val="ListParagraph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/>
              <w:rPr>
                <w:rFonts w:ascii="Arial Narrow" w:hAnsi="Arial Narrow" w:cstheme="minorHAnsi"/>
              </w:rPr>
            </w:pPr>
            <w:r w:rsidRPr="00513D0C">
              <w:rPr>
                <w:rFonts w:ascii="Arial Narrow" w:hAnsi="Arial Narrow" w:cstheme="minorHAnsi"/>
              </w:rPr>
              <w:t>Максимална висина објеката (у односу на ширину улице):</w:t>
            </w:r>
          </w:p>
          <w:p w14:paraId="4D7E1B48" w14:textId="4299E925" w:rsidR="00513D0C" w:rsidRPr="00513D0C" w:rsidRDefault="00513D0C" w:rsidP="00513D0C">
            <w:pPr>
              <w:pStyle w:val="ListParagraph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/>
              <w:rPr>
                <w:rFonts w:ascii="Arial Narrow" w:hAnsi="Arial Narrow" w:cstheme="minorHAnsi"/>
              </w:rPr>
            </w:pPr>
            <w:r w:rsidRPr="00513D0C">
              <w:rPr>
                <w:rFonts w:ascii="Arial Narrow" w:hAnsi="Arial Narrow" w:cstheme="minorHAnsi"/>
              </w:rPr>
              <w:t>у постојећим изграђеним блоковима 1.5 ширина улице</w:t>
            </w:r>
          </w:p>
          <w:p w14:paraId="79E97577" w14:textId="6BBB9F31" w:rsidR="00513D0C" w:rsidRPr="00513D0C" w:rsidRDefault="00513D0C" w:rsidP="00513D0C">
            <w:pPr>
              <w:pStyle w:val="ListParagraph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/>
              <w:rPr>
                <w:rFonts w:ascii="Arial Narrow" w:hAnsi="Arial Narrow" w:cstheme="minorHAnsi"/>
              </w:rPr>
            </w:pPr>
            <w:r w:rsidRPr="00513D0C">
              <w:rPr>
                <w:rFonts w:ascii="Arial Narrow" w:hAnsi="Arial Narrow" w:cstheme="minorHAnsi"/>
              </w:rPr>
              <w:t>у новим блоковима 1.0 ширина улице</w:t>
            </w:r>
          </w:p>
          <w:p w14:paraId="4CB9CCD0" w14:textId="307EDAC5" w:rsidR="008959B4" w:rsidRPr="00970A54" w:rsidRDefault="00513D0C" w:rsidP="00513D0C">
            <w:pPr>
              <w:pStyle w:val="ListParagraph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/>
              <w:rPr>
                <w:rFonts w:ascii="Arial Narrow" w:hAnsi="Arial Narrow" w:cstheme="minorHAnsi"/>
              </w:rPr>
            </w:pPr>
            <w:r w:rsidRPr="00513D0C">
              <w:rPr>
                <w:rFonts w:ascii="Arial Narrow" w:hAnsi="Arial Narrow" w:cstheme="minorHAnsi"/>
              </w:rPr>
              <w:t>уколико је грађевинска линија повучена од регулационе, меродавно је растојање између грађевинских линија</w:t>
            </w:r>
          </w:p>
        </w:tc>
      </w:tr>
      <w:tr w:rsidR="008959B4" w:rsidRPr="00970A54" w14:paraId="52667238" w14:textId="77777777" w:rsidTr="006E41D2">
        <w:trPr>
          <w:trHeight w:val="521"/>
        </w:trPr>
        <w:tc>
          <w:tcPr>
            <w:tcW w:w="2371" w:type="dxa"/>
          </w:tcPr>
          <w:p w14:paraId="1F864767" w14:textId="77777777" w:rsidR="008959B4" w:rsidRPr="00970A54" w:rsidRDefault="008959B4" w:rsidP="006E41D2">
            <w:pPr>
              <w:autoSpaceDE w:val="0"/>
              <w:autoSpaceDN w:val="0"/>
              <w:adjustRightInd w:val="0"/>
              <w:spacing w:after="0"/>
              <w:rPr>
                <w:rFonts w:ascii="Arial Narrow" w:hAnsi="Arial Narrow" w:cstheme="minorHAnsi"/>
              </w:rPr>
            </w:pPr>
            <w:r w:rsidRPr="00970A54">
              <w:rPr>
                <w:rFonts w:ascii="Arial Narrow" w:hAnsi="Arial Narrow" w:cstheme="minorHAnsi"/>
                <w:b/>
                <w:bCs/>
              </w:rPr>
              <w:t xml:space="preserve">Услови за слободне и зелене површине </w:t>
            </w:r>
          </w:p>
        </w:tc>
        <w:tc>
          <w:tcPr>
            <w:tcW w:w="7938" w:type="dxa"/>
          </w:tcPr>
          <w:p w14:paraId="7D6E099D" w14:textId="214355B1" w:rsidR="008959B4" w:rsidRPr="00970A54" w:rsidRDefault="008959B4" w:rsidP="006E41D2">
            <w:pPr>
              <w:pStyle w:val="ListParagraph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/>
              <w:rPr>
                <w:rFonts w:ascii="Arial Narrow" w:hAnsi="Arial Narrow" w:cstheme="minorHAnsi"/>
              </w:rPr>
            </w:pPr>
            <w:r w:rsidRPr="00970A54">
              <w:rPr>
                <w:rFonts w:ascii="Arial Narrow" w:hAnsi="Arial Narrow" w:cstheme="minorHAnsi"/>
              </w:rPr>
              <w:t xml:space="preserve">проценат слободних и зелених површина на парцели је мин. </w:t>
            </w:r>
            <w:r w:rsidR="00513D0C">
              <w:rPr>
                <w:rFonts w:ascii="Arial Narrow" w:hAnsi="Arial Narrow" w:cstheme="minorHAnsi"/>
              </w:rPr>
              <w:t>3</w:t>
            </w:r>
            <w:r w:rsidRPr="00970A54">
              <w:rPr>
                <w:rFonts w:ascii="Arial Narrow" w:hAnsi="Arial Narrow" w:cstheme="minorHAnsi"/>
              </w:rPr>
              <w:t>0%</w:t>
            </w:r>
          </w:p>
          <w:p w14:paraId="0173CC04" w14:textId="77777777" w:rsidR="008959B4" w:rsidRPr="00970A54" w:rsidRDefault="008959B4" w:rsidP="006E41D2">
            <w:pPr>
              <w:pStyle w:val="ListParagraph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/>
              <w:rPr>
                <w:rFonts w:ascii="Arial Narrow" w:hAnsi="Arial Narrow" w:cstheme="minorHAnsi"/>
              </w:rPr>
            </w:pPr>
            <w:r w:rsidRPr="00970A54">
              <w:rPr>
                <w:rFonts w:ascii="Arial Narrow" w:hAnsi="Arial Narrow" w:cstheme="minorHAnsi"/>
              </w:rPr>
              <w:t>минимални проценат зелених површина у директном контакту са тлом (без подземних објеката и/или делова одземних објеката) износи 15%</w:t>
            </w:r>
          </w:p>
        </w:tc>
      </w:tr>
      <w:tr w:rsidR="008959B4" w:rsidRPr="00970A54" w14:paraId="550A524F" w14:textId="77777777" w:rsidTr="006E41D2">
        <w:trPr>
          <w:trHeight w:val="413"/>
        </w:trPr>
        <w:tc>
          <w:tcPr>
            <w:tcW w:w="2371" w:type="dxa"/>
          </w:tcPr>
          <w:p w14:paraId="3F38B419" w14:textId="77777777" w:rsidR="008959B4" w:rsidRPr="00970A54" w:rsidRDefault="008959B4" w:rsidP="006E41D2">
            <w:pPr>
              <w:autoSpaceDE w:val="0"/>
              <w:autoSpaceDN w:val="0"/>
              <w:adjustRightInd w:val="0"/>
              <w:spacing w:after="0"/>
              <w:rPr>
                <w:rFonts w:ascii="Arial Narrow" w:hAnsi="Arial Narrow" w:cstheme="minorHAnsi"/>
              </w:rPr>
            </w:pPr>
            <w:r w:rsidRPr="00970A54">
              <w:rPr>
                <w:rFonts w:ascii="Arial Narrow" w:hAnsi="Arial Narrow" w:cstheme="minorHAnsi"/>
                <w:b/>
                <w:bCs/>
              </w:rPr>
              <w:t xml:space="preserve">Решење паркирања </w:t>
            </w:r>
          </w:p>
        </w:tc>
        <w:tc>
          <w:tcPr>
            <w:tcW w:w="7938" w:type="dxa"/>
          </w:tcPr>
          <w:p w14:paraId="6E62880D" w14:textId="652EC705" w:rsidR="008959B4" w:rsidRPr="00970A54" w:rsidRDefault="006F6AD6" w:rsidP="006F6AD6">
            <w:pPr>
              <w:pStyle w:val="ListParagraph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/>
              <w:rPr>
                <w:rFonts w:ascii="Arial Narrow" w:hAnsi="Arial Narrow" w:cstheme="minorHAnsi"/>
              </w:rPr>
            </w:pPr>
            <w:r w:rsidRPr="00970A54">
              <w:rPr>
                <w:rFonts w:ascii="Arial Narrow" w:hAnsi="Arial Narrow" w:cstheme="minorHAnsi"/>
              </w:rPr>
              <w:t>паркирање решити на парцели изградњом гараже или на отвореном паркинг простору у оквиру парцеле, према нормативима дефинисаним у поглављу 3.1.1 Правила грађења саобраћајне мреже</w:t>
            </w:r>
          </w:p>
        </w:tc>
      </w:tr>
      <w:tr w:rsidR="008959B4" w:rsidRPr="00970A54" w14:paraId="4A3D25C0" w14:textId="77777777" w:rsidTr="006E41D2">
        <w:trPr>
          <w:trHeight w:val="413"/>
        </w:trPr>
        <w:tc>
          <w:tcPr>
            <w:tcW w:w="2371" w:type="dxa"/>
          </w:tcPr>
          <w:p w14:paraId="080476A5" w14:textId="77777777" w:rsidR="008959B4" w:rsidRPr="00970A54" w:rsidRDefault="008959B4" w:rsidP="006E41D2">
            <w:pPr>
              <w:autoSpaceDE w:val="0"/>
              <w:autoSpaceDN w:val="0"/>
              <w:adjustRightInd w:val="0"/>
              <w:spacing w:after="0"/>
              <w:rPr>
                <w:rFonts w:ascii="Arial Narrow" w:hAnsi="Arial Narrow" w:cstheme="minorHAnsi"/>
              </w:rPr>
            </w:pPr>
            <w:r w:rsidRPr="00970A54">
              <w:rPr>
                <w:rFonts w:ascii="Arial Narrow" w:hAnsi="Arial Narrow" w:cstheme="minorHAnsi"/>
                <w:b/>
                <w:bCs/>
              </w:rPr>
              <w:t xml:space="preserve">Минимални степен опремљености комуналном инфраструктуром </w:t>
            </w:r>
          </w:p>
        </w:tc>
        <w:tc>
          <w:tcPr>
            <w:tcW w:w="7938" w:type="dxa"/>
          </w:tcPr>
          <w:p w14:paraId="287922EA" w14:textId="74679D92" w:rsidR="008959B4" w:rsidRPr="00970A54" w:rsidRDefault="00513D0C" w:rsidP="006E41D2">
            <w:pPr>
              <w:pStyle w:val="ListParagraph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/>
              <w:rPr>
                <w:rFonts w:ascii="Arial Narrow" w:hAnsi="Arial Narrow" w:cstheme="minorHAnsi"/>
              </w:rPr>
            </w:pPr>
            <w:r w:rsidRPr="00513D0C">
              <w:rPr>
                <w:rFonts w:ascii="Arial Narrow" w:hAnsi="Arial Narrow" w:cstheme="minorHAnsi"/>
              </w:rPr>
              <w:t>нови објекат мора имати прикључак на водоводну и канализациону мрежу, електричну енергију, телекомуникациону мрежу, топловодну или гасоводну мрежу или други алтернативни извор енергије</w:t>
            </w:r>
          </w:p>
        </w:tc>
      </w:tr>
      <w:tr w:rsidR="008959B4" w:rsidRPr="00970A54" w14:paraId="394E17B1" w14:textId="77777777" w:rsidTr="006E41D2">
        <w:trPr>
          <w:trHeight w:val="306"/>
        </w:trPr>
        <w:tc>
          <w:tcPr>
            <w:tcW w:w="2371" w:type="dxa"/>
          </w:tcPr>
          <w:p w14:paraId="26DE202D" w14:textId="77777777" w:rsidR="008959B4" w:rsidRPr="00970A54" w:rsidRDefault="008959B4" w:rsidP="006E41D2">
            <w:pPr>
              <w:autoSpaceDE w:val="0"/>
              <w:autoSpaceDN w:val="0"/>
              <w:adjustRightInd w:val="0"/>
              <w:spacing w:after="0"/>
              <w:rPr>
                <w:rFonts w:ascii="Arial Narrow" w:hAnsi="Arial Narrow" w:cstheme="minorHAnsi"/>
              </w:rPr>
            </w:pPr>
            <w:r w:rsidRPr="00970A54">
              <w:rPr>
                <w:rFonts w:ascii="Arial Narrow" w:hAnsi="Arial Narrow" w:cstheme="minorHAnsi"/>
                <w:b/>
                <w:bCs/>
              </w:rPr>
              <w:t xml:space="preserve">Заштита културног наслеђа </w:t>
            </w:r>
          </w:p>
        </w:tc>
        <w:tc>
          <w:tcPr>
            <w:tcW w:w="7938" w:type="dxa"/>
          </w:tcPr>
          <w:p w14:paraId="328527A1" w14:textId="77777777" w:rsidR="008959B4" w:rsidRPr="00970A54" w:rsidRDefault="008959B4" w:rsidP="006E41D2">
            <w:pPr>
              <w:pStyle w:val="ListParagraph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/>
              <w:rPr>
                <w:rFonts w:ascii="Arial Narrow" w:hAnsi="Arial Narrow" w:cstheme="minorHAnsi"/>
              </w:rPr>
            </w:pPr>
            <w:r w:rsidRPr="00970A54">
              <w:rPr>
                <w:rFonts w:ascii="Arial Narrow" w:hAnsi="Arial Narrow" w:cstheme="minorHAnsi"/>
              </w:rPr>
              <w:t xml:space="preserve">све интервенције на културним добрима и добрима под претходном заштитом се дефинишу у складу са условима надлежне институције за заштиту споменика културе. </w:t>
            </w:r>
          </w:p>
        </w:tc>
      </w:tr>
    </w:tbl>
    <w:p w14:paraId="2ABD2CDD" w14:textId="28565740" w:rsidR="008959B4" w:rsidRPr="00970A54" w:rsidRDefault="008959B4" w:rsidP="008959B4">
      <w:pPr>
        <w:rPr>
          <w:rFonts w:ascii="Arial Narrow" w:hAnsi="Arial Narrow"/>
        </w:rPr>
      </w:pPr>
    </w:p>
    <w:p w14:paraId="31C44547" w14:textId="09FDCCC6" w:rsidR="0018658B" w:rsidRDefault="0018658B" w:rsidP="0018658B">
      <w:pPr>
        <w:pStyle w:val="Heading5"/>
        <w:rPr>
          <w:rFonts w:ascii="Arial Narrow" w:hAnsi="Arial Narrow"/>
        </w:rPr>
      </w:pPr>
      <w:r>
        <w:rPr>
          <w:rFonts w:ascii="Arial Narrow" w:hAnsi="Arial Narrow"/>
        </w:rPr>
        <w:t>МЕШОВИТИ ГРАДСКИ ЦЕНТРИ</w:t>
      </w:r>
    </w:p>
    <w:tbl>
      <w:tblPr>
        <w:tblW w:w="10309" w:type="dxa"/>
        <w:tblInd w:w="-108" w:type="dxa"/>
        <w:tblBorders>
          <w:top w:val="single" w:sz="4" w:space="0" w:color="E7E6E6" w:themeColor="background2"/>
          <w:left w:val="single" w:sz="4" w:space="0" w:color="E7E6E6" w:themeColor="background2"/>
          <w:bottom w:val="single" w:sz="4" w:space="0" w:color="E7E6E6" w:themeColor="background2"/>
          <w:right w:val="single" w:sz="4" w:space="0" w:color="E7E6E6" w:themeColor="background2"/>
          <w:insideH w:val="single" w:sz="4" w:space="0" w:color="E7E6E6" w:themeColor="background2"/>
          <w:insideV w:val="single" w:sz="4" w:space="0" w:color="E7E6E6" w:themeColor="background2"/>
        </w:tblBorders>
        <w:tblLayout w:type="fixed"/>
        <w:tblLook w:val="0000" w:firstRow="0" w:lastRow="0" w:firstColumn="0" w:lastColumn="0" w:noHBand="0" w:noVBand="0"/>
      </w:tblPr>
      <w:tblGrid>
        <w:gridCol w:w="2371"/>
        <w:gridCol w:w="7938"/>
      </w:tblGrid>
      <w:tr w:rsidR="0018658B" w:rsidRPr="00970A54" w14:paraId="4E7D08D6" w14:textId="77777777" w:rsidTr="000A4088">
        <w:trPr>
          <w:trHeight w:val="326"/>
        </w:trPr>
        <w:tc>
          <w:tcPr>
            <w:tcW w:w="10309" w:type="dxa"/>
            <w:gridSpan w:val="2"/>
            <w:shd w:val="clear" w:color="auto" w:fill="E7E6E6" w:themeFill="background2"/>
          </w:tcPr>
          <w:p w14:paraId="351A56B4" w14:textId="485824A8" w:rsidR="0018658B" w:rsidRPr="00970A54" w:rsidRDefault="0018658B" w:rsidP="000A4088">
            <w:pPr>
              <w:pStyle w:val="Default"/>
              <w:jc w:val="both"/>
              <w:rPr>
                <w:rFonts w:ascii="Arial Narrow" w:hAnsi="Arial Narrow" w:cstheme="minorHAnsi"/>
                <w:b/>
                <w:bCs/>
                <w:noProof/>
                <w:color w:val="auto"/>
                <w:sz w:val="22"/>
                <w:szCs w:val="22"/>
                <w:lang w:val="sr-Cyrl-RS"/>
              </w:rPr>
            </w:pPr>
            <w:r>
              <w:rPr>
                <w:rFonts w:ascii="Arial Narrow" w:hAnsi="Arial Narrow" w:cstheme="minorHAnsi"/>
                <w:b/>
                <w:bCs/>
                <w:noProof/>
                <w:color w:val="auto"/>
                <w:sz w:val="22"/>
                <w:szCs w:val="22"/>
                <w:lang w:val="sr-Cyrl-RS"/>
              </w:rPr>
              <w:t>М4</w:t>
            </w:r>
            <w:r w:rsidRPr="00970A54">
              <w:rPr>
                <w:rFonts w:ascii="Arial Narrow" w:hAnsi="Arial Narrow" w:cstheme="minorHAnsi"/>
                <w:b/>
                <w:bCs/>
                <w:noProof/>
                <w:color w:val="auto"/>
                <w:sz w:val="22"/>
                <w:szCs w:val="22"/>
                <w:lang w:val="sr-Cyrl-RS"/>
              </w:rPr>
              <w:t xml:space="preserve"> –</w:t>
            </w:r>
            <w:r w:rsidRPr="00970A54">
              <w:rPr>
                <w:rFonts w:ascii="Arial Narrow" w:hAnsi="Arial Narrow" w:cstheme="minorHAnsi"/>
                <w:b/>
                <w:bCs/>
                <w:noProof/>
                <w:color w:val="auto"/>
                <w:lang w:val="sr-Cyrl-RS"/>
              </w:rPr>
              <w:t xml:space="preserve"> </w:t>
            </w:r>
            <w:r w:rsidRPr="0018658B">
              <w:rPr>
                <w:rFonts w:ascii="Arial Narrow" w:hAnsi="Arial Narrow" w:cstheme="minorHAnsi"/>
                <w:b/>
                <w:bCs/>
                <w:noProof/>
                <w:color w:val="auto"/>
                <w:sz w:val="22"/>
                <w:szCs w:val="22"/>
                <w:lang w:val="sr-Cyrl-RS"/>
              </w:rPr>
              <w:t>ПРАВИЛА ГРАЂЕЊА У ЗОНИ МЕШОВИТИХ ГРАДСКИХ ЦЕНТАРА У ЗОНИ ВИШЕ СПРАТНОСТИ</w:t>
            </w:r>
          </w:p>
        </w:tc>
      </w:tr>
      <w:tr w:rsidR="0018658B" w:rsidRPr="00970A54" w14:paraId="1A52930C" w14:textId="77777777" w:rsidTr="000A4088">
        <w:trPr>
          <w:trHeight w:val="88"/>
        </w:trPr>
        <w:tc>
          <w:tcPr>
            <w:tcW w:w="2371" w:type="dxa"/>
          </w:tcPr>
          <w:p w14:paraId="2DC8E497" w14:textId="77777777" w:rsidR="0018658B" w:rsidRPr="00970A54" w:rsidRDefault="0018658B" w:rsidP="000A4088">
            <w:pPr>
              <w:autoSpaceDE w:val="0"/>
              <w:autoSpaceDN w:val="0"/>
              <w:adjustRightInd w:val="0"/>
              <w:spacing w:after="0"/>
              <w:rPr>
                <w:rFonts w:ascii="Arial Narrow" w:hAnsi="Arial Narrow" w:cstheme="minorHAnsi"/>
              </w:rPr>
            </w:pPr>
            <w:r w:rsidRPr="00970A54">
              <w:rPr>
                <w:rFonts w:ascii="Arial Narrow" w:hAnsi="Arial Narrow" w:cstheme="minorHAnsi"/>
                <w:b/>
                <w:bCs/>
              </w:rPr>
              <w:t xml:space="preserve">Основна намена површина </w:t>
            </w:r>
          </w:p>
        </w:tc>
        <w:tc>
          <w:tcPr>
            <w:tcW w:w="7938" w:type="dxa"/>
          </w:tcPr>
          <w:p w14:paraId="21969CC9" w14:textId="77777777" w:rsidR="0018658B" w:rsidRPr="0018658B" w:rsidRDefault="0018658B" w:rsidP="0018658B">
            <w:pPr>
              <w:pStyle w:val="ListParagraph"/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0"/>
              <w:rPr>
                <w:rFonts w:ascii="Arial Narrow" w:hAnsi="Arial Narrow" w:cstheme="minorHAnsi"/>
                <w:b/>
              </w:rPr>
            </w:pPr>
            <w:r w:rsidRPr="0018658B">
              <w:rPr>
                <w:rFonts w:ascii="Arial Narrow" w:hAnsi="Arial Narrow" w:cstheme="minorHAnsi"/>
                <w:b/>
              </w:rPr>
              <w:t>мешовити градски центар</w:t>
            </w:r>
          </w:p>
          <w:p w14:paraId="2A097F05" w14:textId="60F31D80" w:rsidR="0018658B" w:rsidRPr="0018658B" w:rsidRDefault="0018658B" w:rsidP="0018658B">
            <w:pPr>
              <w:pStyle w:val="ListParagraph"/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0"/>
              <w:rPr>
                <w:rFonts w:ascii="Arial Narrow" w:hAnsi="Arial Narrow" w:cstheme="minorHAnsi"/>
                <w:bCs/>
              </w:rPr>
            </w:pPr>
            <w:r w:rsidRPr="0018658B">
              <w:rPr>
                <w:rFonts w:ascii="Arial Narrow" w:hAnsi="Arial Narrow" w:cstheme="minorHAnsi"/>
                <w:bCs/>
              </w:rPr>
              <w:t>мешовити градски центри подразумевају комбинацију комерцијалних садржаја са становањем у односу становање : пословање 0 - 80% : 20% - 100%</w:t>
            </w:r>
          </w:p>
          <w:p w14:paraId="0EF64F72" w14:textId="752928EC" w:rsidR="0018658B" w:rsidRPr="00970A54" w:rsidRDefault="0018658B" w:rsidP="0018658B">
            <w:pPr>
              <w:pStyle w:val="ListParagraph"/>
              <w:numPr>
                <w:ilvl w:val="0"/>
                <w:numId w:val="2"/>
              </w:numPr>
              <w:autoSpaceDE w:val="0"/>
              <w:autoSpaceDN w:val="0"/>
              <w:adjustRightInd w:val="0"/>
              <w:spacing w:after="0"/>
              <w:rPr>
                <w:rFonts w:ascii="Arial Narrow" w:hAnsi="Arial Narrow" w:cstheme="minorHAnsi"/>
                <w:b/>
              </w:rPr>
            </w:pPr>
            <w:r w:rsidRPr="0018658B">
              <w:rPr>
                <w:rFonts w:ascii="Arial Narrow" w:hAnsi="Arial Narrow" w:cstheme="minorHAnsi"/>
                <w:bCs/>
              </w:rPr>
              <w:t>у приземљу планиранираних објекта обавезни су комерцијални садржаји</w:t>
            </w:r>
          </w:p>
        </w:tc>
      </w:tr>
      <w:tr w:rsidR="0018658B" w:rsidRPr="00970A54" w14:paraId="66A2F1A4" w14:textId="77777777" w:rsidTr="000A4088">
        <w:trPr>
          <w:trHeight w:val="1066"/>
        </w:trPr>
        <w:tc>
          <w:tcPr>
            <w:tcW w:w="2371" w:type="dxa"/>
          </w:tcPr>
          <w:p w14:paraId="6CDFE389" w14:textId="77777777" w:rsidR="0018658B" w:rsidRPr="00970A54" w:rsidRDefault="0018658B" w:rsidP="000A4088">
            <w:pPr>
              <w:autoSpaceDE w:val="0"/>
              <w:autoSpaceDN w:val="0"/>
              <w:adjustRightInd w:val="0"/>
              <w:spacing w:after="0"/>
              <w:rPr>
                <w:rFonts w:ascii="Arial Narrow" w:hAnsi="Arial Narrow" w:cstheme="minorHAnsi"/>
              </w:rPr>
            </w:pPr>
            <w:r w:rsidRPr="00970A54">
              <w:rPr>
                <w:rFonts w:ascii="Arial Narrow" w:hAnsi="Arial Narrow" w:cstheme="minorHAnsi"/>
                <w:b/>
                <w:bCs/>
              </w:rPr>
              <w:t xml:space="preserve">Компатибилност намене </w:t>
            </w:r>
          </w:p>
        </w:tc>
        <w:tc>
          <w:tcPr>
            <w:tcW w:w="7938" w:type="dxa"/>
          </w:tcPr>
          <w:p w14:paraId="790AE465" w14:textId="77777777" w:rsidR="005679E7" w:rsidRPr="005679E7" w:rsidRDefault="005679E7" w:rsidP="005679E7">
            <w:pPr>
              <w:pStyle w:val="ListParagraph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/>
              <w:rPr>
                <w:rFonts w:ascii="Arial Narrow" w:hAnsi="Arial Narrow" w:cstheme="minorHAnsi"/>
              </w:rPr>
            </w:pPr>
            <w:r w:rsidRPr="005679E7">
              <w:rPr>
                <w:rFonts w:ascii="Arial Narrow" w:hAnsi="Arial Narrow" w:cstheme="minorHAnsi"/>
              </w:rPr>
              <w:t>са мешовитим градским центрима су компатибилни комерцијални садржаји из области трговине и услужних делатности које не угрожавају животну средину и не стварају буку, као и остале компатибилне намене у складу са Табелом ,,Компатибилност намена“ у поглављу 5. Планирана намена површина, тачка 5.1.</w:t>
            </w:r>
          </w:p>
          <w:p w14:paraId="31E8E13E" w14:textId="2EC23F42" w:rsidR="005679E7" w:rsidRPr="005679E7" w:rsidRDefault="005679E7" w:rsidP="005679E7">
            <w:pPr>
              <w:pStyle w:val="ListParagraph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/>
              <w:rPr>
                <w:rFonts w:ascii="Arial Narrow" w:hAnsi="Arial Narrow" w:cstheme="minorHAnsi"/>
              </w:rPr>
            </w:pPr>
            <w:r w:rsidRPr="005679E7">
              <w:rPr>
                <w:rFonts w:ascii="Arial Narrow" w:hAnsi="Arial Narrow" w:cstheme="minorHAnsi"/>
              </w:rPr>
              <w:t>компатибилна намена може бити заступљена до 80%, осим површина јавне намене, које могу бити и до 100%</w:t>
            </w:r>
          </w:p>
          <w:p w14:paraId="27A7ACF5" w14:textId="6DCED9C8" w:rsidR="0018658B" w:rsidRPr="00970A54" w:rsidRDefault="005679E7" w:rsidP="005679E7">
            <w:pPr>
              <w:pStyle w:val="ListParagraph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/>
              <w:rPr>
                <w:rFonts w:ascii="Arial Narrow" w:hAnsi="Arial Narrow" w:cstheme="minorHAnsi"/>
              </w:rPr>
            </w:pPr>
            <w:r w:rsidRPr="005679E7">
              <w:rPr>
                <w:rFonts w:ascii="Arial Narrow" w:hAnsi="Arial Narrow" w:cstheme="minorHAnsi"/>
              </w:rPr>
              <w:t>општа правила и параметри за све намене у зони су исти</w:t>
            </w:r>
          </w:p>
        </w:tc>
      </w:tr>
      <w:tr w:rsidR="0018658B" w:rsidRPr="00970A54" w14:paraId="668B5018" w14:textId="77777777" w:rsidTr="000A4088">
        <w:trPr>
          <w:trHeight w:val="196"/>
        </w:trPr>
        <w:tc>
          <w:tcPr>
            <w:tcW w:w="2371" w:type="dxa"/>
          </w:tcPr>
          <w:p w14:paraId="141D1B17" w14:textId="77777777" w:rsidR="0018658B" w:rsidRPr="00970A54" w:rsidRDefault="0018658B" w:rsidP="000A4088">
            <w:pPr>
              <w:autoSpaceDE w:val="0"/>
              <w:autoSpaceDN w:val="0"/>
              <w:adjustRightInd w:val="0"/>
              <w:spacing w:after="0"/>
              <w:rPr>
                <w:rFonts w:ascii="Arial Narrow" w:hAnsi="Arial Narrow" w:cstheme="minorHAnsi"/>
              </w:rPr>
            </w:pPr>
            <w:r w:rsidRPr="00970A54">
              <w:rPr>
                <w:rFonts w:ascii="Arial Narrow" w:hAnsi="Arial Narrow" w:cstheme="minorHAnsi"/>
                <w:b/>
                <w:bCs/>
              </w:rPr>
              <w:t xml:space="preserve">Индекс заузетости парцеле </w:t>
            </w:r>
          </w:p>
        </w:tc>
        <w:tc>
          <w:tcPr>
            <w:tcW w:w="7938" w:type="dxa"/>
          </w:tcPr>
          <w:p w14:paraId="082A5A2D" w14:textId="77777777" w:rsidR="00172FA2" w:rsidRPr="00172FA2" w:rsidRDefault="00172FA2" w:rsidP="00172FA2">
            <w:pPr>
              <w:pStyle w:val="ListParagraph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/>
              <w:rPr>
                <w:rFonts w:ascii="Arial Narrow" w:hAnsi="Arial Narrow" w:cstheme="minorHAnsi"/>
              </w:rPr>
            </w:pPr>
            <w:r w:rsidRPr="00172FA2">
              <w:rPr>
                <w:rFonts w:ascii="Arial Narrow" w:hAnsi="Arial Narrow" w:cstheme="minorHAnsi"/>
              </w:rPr>
              <w:t>индекс заузетости („З“) на парцели је до 60%</w:t>
            </w:r>
          </w:p>
          <w:p w14:paraId="42378237" w14:textId="487D8289" w:rsidR="0018658B" w:rsidRPr="00970A54" w:rsidRDefault="00172FA2" w:rsidP="00172FA2">
            <w:pPr>
              <w:pStyle w:val="ListParagraph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/>
              <w:rPr>
                <w:rFonts w:ascii="Arial Narrow" w:hAnsi="Arial Narrow" w:cstheme="minorHAnsi"/>
              </w:rPr>
            </w:pPr>
            <w:r w:rsidRPr="00172FA2">
              <w:rPr>
                <w:rFonts w:ascii="Arial Narrow" w:hAnsi="Arial Narrow" w:cstheme="minorHAnsi"/>
              </w:rPr>
              <w:t>индекс заузетости угаоних објеката може бити увећан за 15%</w:t>
            </w:r>
          </w:p>
        </w:tc>
      </w:tr>
      <w:tr w:rsidR="0018658B" w:rsidRPr="00970A54" w14:paraId="20CA3FBC" w14:textId="77777777" w:rsidTr="000A4088">
        <w:trPr>
          <w:trHeight w:val="197"/>
        </w:trPr>
        <w:tc>
          <w:tcPr>
            <w:tcW w:w="2371" w:type="dxa"/>
          </w:tcPr>
          <w:p w14:paraId="098C99F0" w14:textId="77777777" w:rsidR="0018658B" w:rsidRPr="00970A54" w:rsidRDefault="0018658B" w:rsidP="000A4088">
            <w:pPr>
              <w:autoSpaceDE w:val="0"/>
              <w:autoSpaceDN w:val="0"/>
              <w:adjustRightInd w:val="0"/>
              <w:spacing w:after="0"/>
              <w:rPr>
                <w:rFonts w:ascii="Arial Narrow" w:hAnsi="Arial Narrow" w:cstheme="minorHAnsi"/>
              </w:rPr>
            </w:pPr>
            <w:r w:rsidRPr="00970A54">
              <w:rPr>
                <w:rFonts w:ascii="Arial Narrow" w:hAnsi="Arial Narrow" w:cstheme="minorHAnsi"/>
                <w:b/>
                <w:bCs/>
              </w:rPr>
              <w:t xml:space="preserve">Индекс изграђености парцеле </w:t>
            </w:r>
          </w:p>
        </w:tc>
        <w:tc>
          <w:tcPr>
            <w:tcW w:w="7938" w:type="dxa"/>
          </w:tcPr>
          <w:p w14:paraId="4649E178" w14:textId="77777777" w:rsidR="00172FA2" w:rsidRPr="00172FA2" w:rsidRDefault="00172FA2" w:rsidP="00172FA2">
            <w:pPr>
              <w:pStyle w:val="ListParagraph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/>
              <w:rPr>
                <w:rFonts w:ascii="Arial Narrow" w:hAnsi="Arial Narrow" w:cstheme="minorHAnsi"/>
              </w:rPr>
            </w:pPr>
            <w:r w:rsidRPr="00172FA2">
              <w:rPr>
                <w:rFonts w:ascii="Arial Narrow" w:hAnsi="Arial Narrow" w:cstheme="minorHAnsi"/>
              </w:rPr>
              <w:t>индекс изграђености („И“) на парцели је до 5.0</w:t>
            </w:r>
          </w:p>
          <w:p w14:paraId="2B0CB00A" w14:textId="16F24136" w:rsidR="0018658B" w:rsidRPr="00970A54" w:rsidRDefault="00172FA2" w:rsidP="00172FA2">
            <w:pPr>
              <w:pStyle w:val="ListParagraph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/>
              <w:rPr>
                <w:rFonts w:ascii="Arial Narrow" w:hAnsi="Arial Narrow" w:cstheme="minorHAnsi"/>
              </w:rPr>
            </w:pPr>
            <w:r w:rsidRPr="00172FA2">
              <w:rPr>
                <w:rFonts w:ascii="Arial Narrow" w:hAnsi="Arial Narrow" w:cstheme="minorHAnsi"/>
              </w:rPr>
              <w:t>индекс изграђености угаоних објеката може бити увећан до 15%</w:t>
            </w:r>
          </w:p>
        </w:tc>
      </w:tr>
      <w:tr w:rsidR="0018658B" w:rsidRPr="00970A54" w14:paraId="76BEBB53" w14:textId="77777777" w:rsidTr="000A4088">
        <w:trPr>
          <w:trHeight w:val="305"/>
        </w:trPr>
        <w:tc>
          <w:tcPr>
            <w:tcW w:w="2371" w:type="dxa"/>
          </w:tcPr>
          <w:p w14:paraId="09FBC972" w14:textId="77777777" w:rsidR="0018658B" w:rsidRPr="00970A54" w:rsidRDefault="0018658B" w:rsidP="000A4088">
            <w:pPr>
              <w:autoSpaceDE w:val="0"/>
              <w:autoSpaceDN w:val="0"/>
              <w:adjustRightInd w:val="0"/>
              <w:spacing w:after="0"/>
              <w:rPr>
                <w:rFonts w:ascii="Arial Narrow" w:hAnsi="Arial Narrow" w:cstheme="minorHAnsi"/>
              </w:rPr>
            </w:pPr>
            <w:r w:rsidRPr="00970A54">
              <w:rPr>
                <w:rFonts w:ascii="Arial Narrow" w:hAnsi="Arial Narrow" w:cstheme="minorHAnsi"/>
                <w:b/>
                <w:bCs/>
              </w:rPr>
              <w:lastRenderedPageBreak/>
              <w:t xml:space="preserve">Висина објекта </w:t>
            </w:r>
          </w:p>
        </w:tc>
        <w:tc>
          <w:tcPr>
            <w:tcW w:w="7938" w:type="dxa"/>
          </w:tcPr>
          <w:p w14:paraId="3414F842" w14:textId="77777777" w:rsidR="00172FA2" w:rsidRPr="00172FA2" w:rsidRDefault="00172FA2" w:rsidP="00172FA2">
            <w:pPr>
              <w:pStyle w:val="ListParagraph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/>
              <w:rPr>
                <w:rFonts w:ascii="Arial Narrow" w:hAnsi="Arial Narrow" w:cstheme="minorHAnsi"/>
              </w:rPr>
            </w:pPr>
            <w:r w:rsidRPr="00172FA2">
              <w:rPr>
                <w:rFonts w:ascii="Arial Narrow" w:hAnsi="Arial Narrow" w:cstheme="minorHAnsi"/>
              </w:rPr>
              <w:t>максимална висина венца објекта је 32.0 m изузетно 44.2 m (максимална висина слемена објекта је 37.0 m, изузетно 48.0 m), што дефинише оријентациону планирану спратност П+8+Пк/Пс, изузетно до П+12+Пк/Пс</w:t>
            </w:r>
          </w:p>
          <w:p w14:paraId="2384C110" w14:textId="77777777" w:rsidR="00172FA2" w:rsidRPr="00172FA2" w:rsidRDefault="00172FA2" w:rsidP="00172FA2">
            <w:pPr>
              <w:pStyle w:val="ListParagraph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/>
              <w:rPr>
                <w:rFonts w:ascii="Arial Narrow" w:hAnsi="Arial Narrow" w:cstheme="minorHAnsi"/>
              </w:rPr>
            </w:pPr>
            <w:r w:rsidRPr="00172FA2">
              <w:rPr>
                <w:rFonts w:ascii="Arial Narrow" w:hAnsi="Arial Narrow" w:cstheme="minorHAnsi"/>
              </w:rPr>
              <w:t>Максимална висина објеката (у односу на ширину улице)</w:t>
            </w:r>
          </w:p>
          <w:p w14:paraId="36EF486C" w14:textId="5AC2FE68" w:rsidR="00172FA2" w:rsidRPr="00172FA2" w:rsidRDefault="00172FA2" w:rsidP="00172FA2">
            <w:pPr>
              <w:pStyle w:val="ListParagraph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/>
              <w:rPr>
                <w:rFonts w:ascii="Arial Narrow" w:hAnsi="Arial Narrow" w:cstheme="minorHAnsi"/>
              </w:rPr>
            </w:pPr>
            <w:r w:rsidRPr="00172FA2">
              <w:rPr>
                <w:rFonts w:ascii="Arial Narrow" w:hAnsi="Arial Narrow" w:cstheme="minorHAnsi"/>
              </w:rPr>
              <w:t>у изграђеном ткиву 1.5 ширина улице</w:t>
            </w:r>
          </w:p>
          <w:p w14:paraId="14BA2743" w14:textId="6B5B1AD9" w:rsidR="00172FA2" w:rsidRPr="00172FA2" w:rsidRDefault="00172FA2" w:rsidP="00172FA2">
            <w:pPr>
              <w:pStyle w:val="ListParagraph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/>
              <w:rPr>
                <w:rFonts w:ascii="Arial Narrow" w:hAnsi="Arial Narrow" w:cstheme="minorHAnsi"/>
              </w:rPr>
            </w:pPr>
            <w:r w:rsidRPr="00172FA2">
              <w:rPr>
                <w:rFonts w:ascii="Arial Narrow" w:hAnsi="Arial Narrow" w:cstheme="minorHAnsi"/>
              </w:rPr>
              <w:t>у новим блоковима 1.0 ширина улице</w:t>
            </w:r>
          </w:p>
          <w:p w14:paraId="5299F0FB" w14:textId="2DD59430" w:rsidR="0018658B" w:rsidRPr="00970A54" w:rsidRDefault="00172FA2" w:rsidP="00172FA2">
            <w:pPr>
              <w:pStyle w:val="ListParagraph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/>
              <w:rPr>
                <w:rFonts w:ascii="Arial Narrow" w:hAnsi="Arial Narrow" w:cstheme="minorHAnsi"/>
              </w:rPr>
            </w:pPr>
            <w:r w:rsidRPr="00172FA2">
              <w:rPr>
                <w:rFonts w:ascii="Arial Narrow" w:hAnsi="Arial Narrow" w:cstheme="minorHAnsi"/>
              </w:rPr>
              <w:t>уколико је грађевинска линија повучена од регулационе, меродавно је растојање између грађевинских линија</w:t>
            </w:r>
          </w:p>
        </w:tc>
      </w:tr>
      <w:tr w:rsidR="0018658B" w:rsidRPr="00970A54" w14:paraId="2D787B7C" w14:textId="77777777" w:rsidTr="000A4088">
        <w:trPr>
          <w:trHeight w:val="521"/>
        </w:trPr>
        <w:tc>
          <w:tcPr>
            <w:tcW w:w="2371" w:type="dxa"/>
          </w:tcPr>
          <w:p w14:paraId="0E255FCF" w14:textId="77777777" w:rsidR="0018658B" w:rsidRPr="00970A54" w:rsidRDefault="0018658B" w:rsidP="000A4088">
            <w:pPr>
              <w:autoSpaceDE w:val="0"/>
              <w:autoSpaceDN w:val="0"/>
              <w:adjustRightInd w:val="0"/>
              <w:spacing w:after="0"/>
              <w:rPr>
                <w:rFonts w:ascii="Arial Narrow" w:hAnsi="Arial Narrow" w:cstheme="minorHAnsi"/>
              </w:rPr>
            </w:pPr>
            <w:r w:rsidRPr="00970A54">
              <w:rPr>
                <w:rFonts w:ascii="Arial Narrow" w:hAnsi="Arial Narrow" w:cstheme="minorHAnsi"/>
                <w:b/>
                <w:bCs/>
              </w:rPr>
              <w:t xml:space="preserve">Услови за слободне и зелене површине </w:t>
            </w:r>
          </w:p>
        </w:tc>
        <w:tc>
          <w:tcPr>
            <w:tcW w:w="7938" w:type="dxa"/>
          </w:tcPr>
          <w:p w14:paraId="6E1E3DCD" w14:textId="77777777" w:rsidR="00096A77" w:rsidRPr="00096A77" w:rsidRDefault="00096A77" w:rsidP="00096A77">
            <w:pPr>
              <w:pStyle w:val="ListParagraph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/>
              <w:rPr>
                <w:rFonts w:ascii="Arial Narrow" w:hAnsi="Arial Narrow" w:cstheme="minorHAnsi"/>
              </w:rPr>
            </w:pPr>
            <w:r w:rsidRPr="00096A77">
              <w:rPr>
                <w:rFonts w:ascii="Arial Narrow" w:hAnsi="Arial Narrow" w:cstheme="minorHAnsi"/>
              </w:rPr>
              <w:t>проценат слободних и зелених површина на парцели је мин. 40%,</w:t>
            </w:r>
          </w:p>
          <w:p w14:paraId="1935DA2F" w14:textId="77777777" w:rsidR="00096A77" w:rsidRPr="00096A77" w:rsidRDefault="00096A77" w:rsidP="00096A77">
            <w:pPr>
              <w:pStyle w:val="ListParagraph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/>
              <w:rPr>
                <w:rFonts w:ascii="Arial Narrow" w:hAnsi="Arial Narrow" w:cstheme="minorHAnsi"/>
              </w:rPr>
            </w:pPr>
            <w:r w:rsidRPr="00096A77">
              <w:rPr>
                <w:rFonts w:ascii="Arial Narrow" w:hAnsi="Arial Narrow" w:cstheme="minorHAnsi"/>
              </w:rPr>
              <w:t>изузетно у блоку 12 на Новом Београду мин. 50%</w:t>
            </w:r>
          </w:p>
          <w:p w14:paraId="0A20F58B" w14:textId="2E97E198" w:rsidR="0018658B" w:rsidRPr="00970A54" w:rsidRDefault="00096A77" w:rsidP="00096A77">
            <w:pPr>
              <w:pStyle w:val="ListParagraph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/>
              <w:rPr>
                <w:rFonts w:ascii="Arial Narrow" w:hAnsi="Arial Narrow" w:cstheme="minorHAnsi"/>
              </w:rPr>
            </w:pPr>
            <w:r w:rsidRPr="00096A77">
              <w:rPr>
                <w:rFonts w:ascii="Arial Narrow" w:hAnsi="Arial Narrow" w:cstheme="minorHAnsi"/>
              </w:rPr>
              <w:t>незастрте зелене површине на парцели су мин. 10%</w:t>
            </w:r>
          </w:p>
        </w:tc>
      </w:tr>
      <w:tr w:rsidR="0018658B" w:rsidRPr="00970A54" w14:paraId="241D0BF8" w14:textId="77777777" w:rsidTr="000A4088">
        <w:trPr>
          <w:trHeight w:val="413"/>
        </w:trPr>
        <w:tc>
          <w:tcPr>
            <w:tcW w:w="2371" w:type="dxa"/>
          </w:tcPr>
          <w:p w14:paraId="02262169" w14:textId="77777777" w:rsidR="0018658B" w:rsidRPr="00970A54" w:rsidRDefault="0018658B" w:rsidP="000A4088">
            <w:pPr>
              <w:autoSpaceDE w:val="0"/>
              <w:autoSpaceDN w:val="0"/>
              <w:adjustRightInd w:val="0"/>
              <w:spacing w:after="0"/>
              <w:rPr>
                <w:rFonts w:ascii="Arial Narrow" w:hAnsi="Arial Narrow" w:cstheme="minorHAnsi"/>
              </w:rPr>
            </w:pPr>
            <w:r w:rsidRPr="00970A54">
              <w:rPr>
                <w:rFonts w:ascii="Arial Narrow" w:hAnsi="Arial Narrow" w:cstheme="minorHAnsi"/>
                <w:b/>
                <w:bCs/>
              </w:rPr>
              <w:t xml:space="preserve">Решење паркирања </w:t>
            </w:r>
          </w:p>
        </w:tc>
        <w:tc>
          <w:tcPr>
            <w:tcW w:w="7938" w:type="dxa"/>
          </w:tcPr>
          <w:p w14:paraId="0BDC7910" w14:textId="77777777" w:rsidR="0018658B" w:rsidRPr="00970A54" w:rsidRDefault="0018658B" w:rsidP="000A4088">
            <w:pPr>
              <w:pStyle w:val="ListParagraph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/>
              <w:rPr>
                <w:rFonts w:ascii="Arial Narrow" w:hAnsi="Arial Narrow" w:cstheme="minorHAnsi"/>
              </w:rPr>
            </w:pPr>
            <w:r w:rsidRPr="00970A54">
              <w:rPr>
                <w:rFonts w:ascii="Arial Narrow" w:hAnsi="Arial Narrow" w:cstheme="minorHAnsi"/>
              </w:rPr>
              <w:t>паркирање решити на парцели изградњом гараже или на отвореном паркинг простору у оквиру парцеле, према нормативима дефинисаним у поглављу 3.1.1 Правила грађења саобраћајне мреже</w:t>
            </w:r>
          </w:p>
        </w:tc>
      </w:tr>
      <w:tr w:rsidR="0018658B" w:rsidRPr="00970A54" w14:paraId="475127F1" w14:textId="77777777" w:rsidTr="000A4088">
        <w:trPr>
          <w:trHeight w:val="413"/>
        </w:trPr>
        <w:tc>
          <w:tcPr>
            <w:tcW w:w="2371" w:type="dxa"/>
          </w:tcPr>
          <w:p w14:paraId="0960F990" w14:textId="77777777" w:rsidR="0018658B" w:rsidRPr="00970A54" w:rsidRDefault="0018658B" w:rsidP="000A4088">
            <w:pPr>
              <w:autoSpaceDE w:val="0"/>
              <w:autoSpaceDN w:val="0"/>
              <w:adjustRightInd w:val="0"/>
              <w:spacing w:after="0"/>
              <w:rPr>
                <w:rFonts w:ascii="Arial Narrow" w:hAnsi="Arial Narrow" w:cstheme="minorHAnsi"/>
              </w:rPr>
            </w:pPr>
            <w:r w:rsidRPr="00970A54">
              <w:rPr>
                <w:rFonts w:ascii="Arial Narrow" w:hAnsi="Arial Narrow" w:cstheme="minorHAnsi"/>
                <w:b/>
                <w:bCs/>
              </w:rPr>
              <w:t xml:space="preserve">Минимални степен опремљености комуналном инфраструктуром </w:t>
            </w:r>
          </w:p>
        </w:tc>
        <w:tc>
          <w:tcPr>
            <w:tcW w:w="7938" w:type="dxa"/>
          </w:tcPr>
          <w:p w14:paraId="6852B0AF" w14:textId="7036282B" w:rsidR="0018658B" w:rsidRPr="00970A54" w:rsidRDefault="00096A77" w:rsidP="000A4088">
            <w:pPr>
              <w:pStyle w:val="ListParagraph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/>
              <w:rPr>
                <w:rFonts w:ascii="Arial Narrow" w:hAnsi="Arial Narrow" w:cstheme="minorHAnsi"/>
              </w:rPr>
            </w:pPr>
            <w:r w:rsidRPr="00096A77">
              <w:rPr>
                <w:rFonts w:ascii="Arial Narrow" w:hAnsi="Arial Narrow" w:cstheme="minorHAnsi"/>
              </w:rPr>
              <w:t>објекат мора имати прикључак на водоводну и канализациону мрежу, електричну енергију, телекомуникациону мрежу, топловодну или гасоводну мрежу или други алтернативни извор енергије</w:t>
            </w:r>
          </w:p>
        </w:tc>
      </w:tr>
      <w:tr w:rsidR="0018658B" w:rsidRPr="00970A54" w14:paraId="0CC10C78" w14:textId="77777777" w:rsidTr="000A4088">
        <w:trPr>
          <w:trHeight w:val="306"/>
        </w:trPr>
        <w:tc>
          <w:tcPr>
            <w:tcW w:w="2371" w:type="dxa"/>
          </w:tcPr>
          <w:p w14:paraId="0F761C2D" w14:textId="77777777" w:rsidR="0018658B" w:rsidRPr="00970A54" w:rsidRDefault="0018658B" w:rsidP="000A4088">
            <w:pPr>
              <w:autoSpaceDE w:val="0"/>
              <w:autoSpaceDN w:val="0"/>
              <w:adjustRightInd w:val="0"/>
              <w:spacing w:after="0"/>
              <w:rPr>
                <w:rFonts w:ascii="Arial Narrow" w:hAnsi="Arial Narrow" w:cstheme="minorHAnsi"/>
              </w:rPr>
            </w:pPr>
            <w:r w:rsidRPr="00970A54">
              <w:rPr>
                <w:rFonts w:ascii="Arial Narrow" w:hAnsi="Arial Narrow" w:cstheme="minorHAnsi"/>
                <w:b/>
                <w:bCs/>
              </w:rPr>
              <w:t xml:space="preserve">Заштита културног наслеђа </w:t>
            </w:r>
          </w:p>
        </w:tc>
        <w:tc>
          <w:tcPr>
            <w:tcW w:w="7938" w:type="dxa"/>
          </w:tcPr>
          <w:p w14:paraId="412392BC" w14:textId="77777777" w:rsidR="0018658B" w:rsidRPr="00970A54" w:rsidRDefault="0018658B" w:rsidP="000A4088">
            <w:pPr>
              <w:pStyle w:val="ListParagraph"/>
              <w:numPr>
                <w:ilvl w:val="0"/>
                <w:numId w:val="1"/>
              </w:numPr>
              <w:autoSpaceDE w:val="0"/>
              <w:autoSpaceDN w:val="0"/>
              <w:adjustRightInd w:val="0"/>
              <w:spacing w:after="0"/>
              <w:rPr>
                <w:rFonts w:ascii="Arial Narrow" w:hAnsi="Arial Narrow" w:cstheme="minorHAnsi"/>
              </w:rPr>
            </w:pPr>
            <w:r w:rsidRPr="00970A54">
              <w:rPr>
                <w:rFonts w:ascii="Arial Narrow" w:hAnsi="Arial Narrow" w:cstheme="minorHAnsi"/>
              </w:rPr>
              <w:t xml:space="preserve">све интервенције на културним добрима и добрима под претходном заштитом се дефинишу у складу са условима надлежне институције за заштиту споменика културе. </w:t>
            </w:r>
          </w:p>
        </w:tc>
      </w:tr>
    </w:tbl>
    <w:p w14:paraId="2D850D16" w14:textId="77777777" w:rsidR="0018658B" w:rsidRPr="0018658B" w:rsidRDefault="0018658B" w:rsidP="0018658B"/>
    <w:p w14:paraId="7E104BA3" w14:textId="77777777" w:rsidR="00AF0323" w:rsidRPr="00970A54" w:rsidRDefault="00AF0323">
      <w:pPr>
        <w:spacing w:line="259" w:lineRule="auto"/>
        <w:jc w:val="left"/>
        <w:rPr>
          <w:rFonts w:ascii="Arial Narrow" w:hAnsi="Arial Narrow"/>
        </w:rPr>
      </w:pPr>
      <w:r w:rsidRPr="00970A54">
        <w:rPr>
          <w:rFonts w:ascii="Arial Narrow" w:hAnsi="Arial Narrow"/>
        </w:rPr>
        <w:br w:type="page"/>
      </w:r>
    </w:p>
    <w:p w14:paraId="3B2A6DA0" w14:textId="5586E88F" w:rsidR="00D75257" w:rsidRPr="00970A54" w:rsidRDefault="006D7759" w:rsidP="00932C17">
      <w:pPr>
        <w:spacing w:after="0"/>
        <w:rPr>
          <w:rFonts w:ascii="Arial Narrow" w:hAnsi="Arial Narrow"/>
        </w:rPr>
      </w:pPr>
      <w:r w:rsidRPr="00970A54">
        <w:rPr>
          <w:rFonts w:ascii="Arial Narrow" w:hAnsi="Arial Narrow"/>
        </w:rPr>
        <w:lastRenderedPageBreak/>
        <w:t>Према ПГР-у, предметно подручје се спроводи на основу важећег плана детаљне регулације</w:t>
      </w:r>
      <w:r w:rsidR="00896A36" w:rsidRPr="00970A54">
        <w:rPr>
          <w:rFonts w:ascii="Arial Narrow" w:hAnsi="Arial Narrow"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12458397" wp14:editId="5BC17D80">
                <wp:simplePos x="0" y="0"/>
                <wp:positionH relativeFrom="margin">
                  <wp:align>left</wp:align>
                </wp:positionH>
                <wp:positionV relativeFrom="paragraph">
                  <wp:posOffset>4644563</wp:posOffset>
                </wp:positionV>
                <wp:extent cx="6819265" cy="635"/>
                <wp:effectExtent l="0" t="0" r="635" b="0"/>
                <wp:wrapTopAndBottom/>
                <wp:docPr id="1758189682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1926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6E3058EC" w14:textId="403A0B20" w:rsidR="00CD2D5A" w:rsidRPr="00852EDD" w:rsidRDefault="00CD2D5A" w:rsidP="00CD2D5A">
                            <w:pPr>
                              <w:pStyle w:val="Caption"/>
                            </w:pPr>
                            <w:r>
                              <w:t xml:space="preserve">Слика </w:t>
                            </w:r>
                            <w:r>
                              <w:fldChar w:fldCharType="begin"/>
                            </w:r>
                            <w:r>
                              <w:instrText xml:space="preserve"> SEQ Слика \* ARABIC </w:instrText>
                            </w:r>
                            <w:r>
                              <w:fldChar w:fldCharType="separate"/>
                            </w:r>
                            <w:r w:rsidR="001B5C35">
                              <w:t>3</w:t>
                            </w:r>
                            <w:r>
                              <w:fldChar w:fldCharType="end"/>
                            </w:r>
                            <w:r>
                              <w:t xml:space="preserve"> - Извод из ПГР-а: Начин спровођења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2458397" id="_x0000_s1027" type="#_x0000_t202" style="position:absolute;left:0;text-align:left;margin-left:0;margin-top:365.7pt;width:536.95pt;height:.05pt;z-index:251654144;visibility:visible;mso-wrap-style:square;mso-width-percent:0;mso-wrap-distance-left:9pt;mso-wrap-distance-top:0;mso-wrap-distance-right:9pt;mso-wrap-distance-bottom:0;mso-position-horizontal:lef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" stroked="f">
                <v:textbox style="mso-fit-shape-to-text:t" inset="0,0,0,0">
                  <w:txbxContent>
                    <w:p w14:paraId="6E3058EC" w14:textId="403A0B20" w:rsidR="00CD2D5A" w:rsidRPr="00852EDD" w:rsidRDefault="00CD2D5A" w:rsidP="00CD2D5A">
                      <w:pPr>
                        <w:pStyle w:val="Caption"/>
                      </w:pPr>
                      <w:r>
                        <w:t xml:space="preserve">Слика </w:t>
                      </w:r>
                      <w:r>
                        <w:fldChar w:fldCharType="begin"/>
                      </w:r>
                      <w:r>
                        <w:instrText xml:space="preserve"> SEQ Слика \* ARABIC </w:instrText>
                      </w:r>
                      <w:r>
                        <w:fldChar w:fldCharType="separate"/>
                      </w:r>
                      <w:r w:rsidR="001B5C35">
                        <w:t>3</w:t>
                      </w:r>
                      <w:r>
                        <w:fldChar w:fldCharType="end"/>
                      </w:r>
                      <w:r>
                        <w:t xml:space="preserve"> - Извод из ПГР-а: Начин спровођења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 w:rsidR="000C3655">
        <w:rPr>
          <w:rFonts w:ascii="Arial Narrow" w:hAnsi="Arial Narrow"/>
        </w:rPr>
        <w:t xml:space="preserve"> и у једном делу </w:t>
      </w:r>
      <w:r w:rsidR="00DA3B6D">
        <w:rPr>
          <w:rFonts w:ascii="Arial Narrow" w:hAnsi="Arial Narrow"/>
        </w:rPr>
        <w:t>обавезном израдом плана детаљне регулације</w:t>
      </w:r>
      <w:r w:rsidR="00513D0C">
        <w:rPr>
          <w:rFonts w:ascii="Arial Narrow" w:hAnsi="Arial Narrow"/>
        </w:rPr>
        <w:t>.</w:t>
      </w:r>
    </w:p>
    <w:p w14:paraId="52CCD030" w14:textId="33948693" w:rsidR="001D0EB8" w:rsidRDefault="00932C17" w:rsidP="0085189B">
      <w:pPr>
        <w:pStyle w:val="Caption"/>
        <w:jc w:val="left"/>
        <w:rPr>
          <w:rFonts w:ascii="Arial Narrow" w:hAnsi="Arial Narrow"/>
        </w:rPr>
      </w:pPr>
      <w:r w:rsidRPr="00970A54">
        <w:rPr>
          <w:rFonts w:ascii="Arial Narrow" w:hAnsi="Arial Narrow"/>
        </w:rPr>
        <w:drawing>
          <wp:anchor distT="0" distB="0" distL="114300" distR="114300" simplePos="0" relativeHeight="251644924" behindDoc="0" locked="0" layoutInCell="1" allowOverlap="1" wp14:anchorId="7BA2190C" wp14:editId="71123B1B">
            <wp:simplePos x="0" y="0"/>
            <wp:positionH relativeFrom="margin">
              <wp:posOffset>0</wp:posOffset>
            </wp:positionH>
            <wp:positionV relativeFrom="paragraph">
              <wp:posOffset>202220</wp:posOffset>
            </wp:positionV>
            <wp:extent cx="6449797" cy="4202961"/>
            <wp:effectExtent l="0" t="0" r="8255" b="7620"/>
            <wp:wrapNone/>
            <wp:docPr id="78492117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4921171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9797" cy="42029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543AEBD" w14:textId="502E1057" w:rsidR="001D0EB8" w:rsidRDefault="001D0EB8" w:rsidP="0085189B">
      <w:pPr>
        <w:pStyle w:val="Caption"/>
        <w:jc w:val="left"/>
        <w:rPr>
          <w:rFonts w:ascii="Arial Narrow" w:hAnsi="Arial Narrow"/>
        </w:rPr>
      </w:pPr>
    </w:p>
    <w:p w14:paraId="50E05E0D" w14:textId="00964B9B" w:rsidR="001D0EB8" w:rsidRDefault="001D0EB8" w:rsidP="0085189B">
      <w:pPr>
        <w:pStyle w:val="Caption"/>
        <w:jc w:val="left"/>
        <w:rPr>
          <w:rFonts w:ascii="Arial Narrow" w:hAnsi="Arial Narrow"/>
        </w:rPr>
      </w:pPr>
    </w:p>
    <w:p w14:paraId="6A90C204" w14:textId="77777777" w:rsidR="001D0EB8" w:rsidRDefault="001D0EB8" w:rsidP="0085189B">
      <w:pPr>
        <w:pStyle w:val="Caption"/>
        <w:jc w:val="left"/>
        <w:rPr>
          <w:rFonts w:ascii="Arial Narrow" w:hAnsi="Arial Narrow"/>
        </w:rPr>
      </w:pPr>
    </w:p>
    <w:p w14:paraId="39284E50" w14:textId="77777777" w:rsidR="001D0EB8" w:rsidRDefault="001D0EB8" w:rsidP="0085189B">
      <w:pPr>
        <w:pStyle w:val="Caption"/>
        <w:jc w:val="left"/>
        <w:rPr>
          <w:rFonts w:ascii="Arial Narrow" w:hAnsi="Arial Narrow"/>
        </w:rPr>
      </w:pPr>
    </w:p>
    <w:p w14:paraId="75967E36" w14:textId="77777777" w:rsidR="001D0EB8" w:rsidRDefault="001D0EB8" w:rsidP="0085189B">
      <w:pPr>
        <w:pStyle w:val="Caption"/>
        <w:jc w:val="left"/>
        <w:rPr>
          <w:rFonts w:ascii="Arial Narrow" w:hAnsi="Arial Narrow"/>
        </w:rPr>
      </w:pPr>
    </w:p>
    <w:p w14:paraId="004F76FE" w14:textId="77777777" w:rsidR="001D0EB8" w:rsidRDefault="001D0EB8" w:rsidP="0085189B">
      <w:pPr>
        <w:pStyle w:val="Caption"/>
        <w:jc w:val="left"/>
        <w:rPr>
          <w:rFonts w:ascii="Arial Narrow" w:hAnsi="Arial Narrow"/>
        </w:rPr>
      </w:pPr>
    </w:p>
    <w:p w14:paraId="783EF239" w14:textId="77777777" w:rsidR="001D0EB8" w:rsidRDefault="001D0EB8" w:rsidP="0085189B">
      <w:pPr>
        <w:pStyle w:val="Caption"/>
        <w:jc w:val="left"/>
        <w:rPr>
          <w:rFonts w:ascii="Arial Narrow" w:hAnsi="Arial Narrow"/>
        </w:rPr>
      </w:pPr>
    </w:p>
    <w:p w14:paraId="11EB151A" w14:textId="77777777" w:rsidR="001D0EB8" w:rsidRDefault="001D0EB8" w:rsidP="0085189B">
      <w:pPr>
        <w:pStyle w:val="Caption"/>
        <w:jc w:val="left"/>
        <w:rPr>
          <w:rFonts w:ascii="Arial Narrow" w:hAnsi="Arial Narrow"/>
        </w:rPr>
      </w:pPr>
    </w:p>
    <w:p w14:paraId="332C3547" w14:textId="77777777" w:rsidR="001D0EB8" w:rsidRDefault="001D0EB8" w:rsidP="0085189B">
      <w:pPr>
        <w:pStyle w:val="Caption"/>
        <w:jc w:val="left"/>
        <w:rPr>
          <w:rFonts w:ascii="Arial Narrow" w:hAnsi="Arial Narrow"/>
        </w:rPr>
      </w:pPr>
    </w:p>
    <w:p w14:paraId="47BC7BF0" w14:textId="77777777" w:rsidR="001D0EB8" w:rsidRDefault="001D0EB8" w:rsidP="0085189B">
      <w:pPr>
        <w:pStyle w:val="Caption"/>
        <w:jc w:val="left"/>
        <w:rPr>
          <w:rFonts w:ascii="Arial Narrow" w:hAnsi="Arial Narrow"/>
        </w:rPr>
      </w:pPr>
    </w:p>
    <w:p w14:paraId="77A174F9" w14:textId="77777777" w:rsidR="001D0EB8" w:rsidRDefault="001D0EB8" w:rsidP="0085189B">
      <w:pPr>
        <w:pStyle w:val="Caption"/>
        <w:jc w:val="left"/>
        <w:rPr>
          <w:rFonts w:ascii="Arial Narrow" w:hAnsi="Arial Narrow"/>
        </w:rPr>
      </w:pPr>
    </w:p>
    <w:p w14:paraId="201A1021" w14:textId="77777777" w:rsidR="001D0EB8" w:rsidRDefault="001D0EB8" w:rsidP="0085189B">
      <w:pPr>
        <w:pStyle w:val="Caption"/>
        <w:jc w:val="left"/>
        <w:rPr>
          <w:rFonts w:ascii="Arial Narrow" w:hAnsi="Arial Narrow"/>
        </w:rPr>
      </w:pPr>
    </w:p>
    <w:p w14:paraId="712109D7" w14:textId="77777777" w:rsidR="001D0EB8" w:rsidRDefault="001D0EB8" w:rsidP="0085189B">
      <w:pPr>
        <w:pStyle w:val="Caption"/>
        <w:jc w:val="left"/>
        <w:rPr>
          <w:rFonts w:ascii="Arial Narrow" w:hAnsi="Arial Narrow"/>
        </w:rPr>
      </w:pPr>
    </w:p>
    <w:p w14:paraId="1C1DCC09" w14:textId="77777777" w:rsidR="001D0EB8" w:rsidRDefault="001D0EB8" w:rsidP="0085189B">
      <w:pPr>
        <w:pStyle w:val="Caption"/>
        <w:jc w:val="left"/>
        <w:rPr>
          <w:rFonts w:ascii="Arial Narrow" w:hAnsi="Arial Narrow"/>
        </w:rPr>
      </w:pPr>
    </w:p>
    <w:p w14:paraId="4E32005B" w14:textId="77777777" w:rsidR="001D0EB8" w:rsidRDefault="001D0EB8" w:rsidP="0085189B">
      <w:pPr>
        <w:pStyle w:val="Caption"/>
        <w:jc w:val="left"/>
        <w:rPr>
          <w:rFonts w:ascii="Arial Narrow" w:hAnsi="Arial Narrow"/>
        </w:rPr>
      </w:pPr>
    </w:p>
    <w:p w14:paraId="342D160F" w14:textId="77777777" w:rsidR="001D0EB8" w:rsidRDefault="001D0EB8" w:rsidP="0085189B">
      <w:pPr>
        <w:pStyle w:val="Caption"/>
        <w:jc w:val="left"/>
        <w:rPr>
          <w:rFonts w:ascii="Arial Narrow" w:hAnsi="Arial Narrow"/>
        </w:rPr>
      </w:pPr>
    </w:p>
    <w:p w14:paraId="08FF21A4" w14:textId="77777777" w:rsidR="001D0EB8" w:rsidRDefault="001D0EB8">
      <w:pPr>
        <w:spacing w:line="259" w:lineRule="auto"/>
        <w:jc w:val="left"/>
        <w:rPr>
          <w:rFonts w:ascii="Arial Narrow" w:hAnsi="Arial Narrow"/>
          <w:i/>
          <w:iCs/>
          <w:color w:val="44546A" w:themeColor="text2"/>
          <w:sz w:val="18"/>
          <w:szCs w:val="18"/>
          <w:lang w:val="sr-Latn-RS"/>
        </w:rPr>
      </w:pPr>
      <w:r>
        <w:rPr>
          <w:rFonts w:ascii="Arial Narrow" w:hAnsi="Arial Narrow"/>
          <w:lang w:val="sr-Latn-RS"/>
        </w:rPr>
        <w:br w:type="page"/>
      </w:r>
    </w:p>
    <w:p w14:paraId="55E7AF11" w14:textId="483F303D" w:rsidR="00893663" w:rsidRPr="00970A54" w:rsidRDefault="00893663" w:rsidP="00AF0323">
      <w:pPr>
        <w:pStyle w:val="Heading3"/>
        <w:rPr>
          <w:rFonts w:ascii="Arial Narrow" w:hAnsi="Arial Narrow"/>
        </w:rPr>
      </w:pPr>
      <w:r w:rsidRPr="00970A54">
        <w:rPr>
          <w:rFonts w:ascii="Arial Narrow" w:hAnsi="Arial Narrow"/>
        </w:rPr>
        <w:lastRenderedPageBreak/>
        <w:t>ПГРСЗП</w:t>
      </w:r>
    </w:p>
    <w:p w14:paraId="32D512C7" w14:textId="7090E825" w:rsidR="00283F62" w:rsidRPr="00970A54" w:rsidRDefault="00932C17" w:rsidP="009E752D">
      <w:pPr>
        <w:spacing w:line="276" w:lineRule="auto"/>
        <w:rPr>
          <w:rFonts w:ascii="Arial Narrow" w:hAnsi="Arial Narrow" w:cstheme="minorHAnsi"/>
        </w:rPr>
      </w:pPr>
      <w:r w:rsidRPr="00970A54">
        <w:rPr>
          <w:rFonts w:ascii="Arial Narrow" w:hAnsi="Arial Narrow"/>
        </w:rPr>
        <w:drawing>
          <wp:anchor distT="0" distB="0" distL="114300" distR="114300" simplePos="0" relativeHeight="251656192" behindDoc="0" locked="0" layoutInCell="1" allowOverlap="1" wp14:anchorId="5AF5E0FC" wp14:editId="00728A0C">
            <wp:simplePos x="0" y="0"/>
            <wp:positionH relativeFrom="margin">
              <wp:posOffset>1543050</wp:posOffset>
            </wp:positionH>
            <wp:positionV relativeFrom="paragraph">
              <wp:posOffset>394970</wp:posOffset>
            </wp:positionV>
            <wp:extent cx="3158490" cy="3394710"/>
            <wp:effectExtent l="0" t="0" r="3810" b="0"/>
            <wp:wrapTopAndBottom/>
            <wp:docPr id="326217022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6217022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58490" cy="3394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A5CCF" w:rsidRPr="00970A54">
        <w:rPr>
          <w:rFonts w:ascii="Arial Narrow" w:hAnsi="Arial Narrow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0A2FA42" wp14:editId="42CA6A0C">
                <wp:simplePos x="0" y="0"/>
                <wp:positionH relativeFrom="column">
                  <wp:posOffset>1732280</wp:posOffset>
                </wp:positionH>
                <wp:positionV relativeFrom="paragraph">
                  <wp:posOffset>7403465</wp:posOffset>
                </wp:positionV>
                <wp:extent cx="3472180" cy="352425"/>
                <wp:effectExtent l="0" t="0" r="0" b="9525"/>
                <wp:wrapTopAndBottom/>
                <wp:docPr id="1296152334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72180" cy="35242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06E5EE12" w14:textId="69C7FCF9" w:rsidR="00896A36" w:rsidRPr="0058050D" w:rsidRDefault="00896A36" w:rsidP="00896A36">
                            <w:pPr>
                              <w:pStyle w:val="Caption"/>
                            </w:pPr>
                            <w:r>
                              <w:t xml:space="preserve">Слика </w:t>
                            </w:r>
                            <w:r w:rsidR="00932C17">
                              <w:rPr>
                                <w:lang w:val="sr-Latn-RS"/>
                              </w:rPr>
                              <w:t>5</w:t>
                            </w:r>
                            <w:r>
                              <w:t xml:space="preserve"> -Извод из ПГРСЗП: </w:t>
                            </w:r>
                            <w:r w:rsidR="004E4118">
                              <w:t>Планирана намена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0A2FA42" id="_x0000_s1028" type="#_x0000_t202" style="position:absolute;left:0;text-align:left;margin-left:136.4pt;margin-top:582.95pt;width:273.4pt;height:27.7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" stroked="f">
                <v:textbox inset="0,0,0,0">
                  <w:txbxContent>
                    <w:p w14:paraId="06E5EE12" w14:textId="69C7FCF9" w:rsidR="00896A36" w:rsidRPr="0058050D" w:rsidRDefault="00896A36" w:rsidP="00896A36">
                      <w:pPr>
                        <w:pStyle w:val="Caption"/>
                      </w:pPr>
                      <w:r>
                        <w:t xml:space="preserve">Слика </w:t>
                      </w:r>
                      <w:r w:rsidR="00932C17">
                        <w:rPr>
                          <w:lang w:val="sr-Latn-RS"/>
                        </w:rPr>
                        <w:t>5</w:t>
                      </w:r>
                      <w:r>
                        <w:t xml:space="preserve"> -Извод из ПГРСЗП: </w:t>
                      </w:r>
                      <w:r w:rsidR="004E4118">
                        <w:t>Планирана намена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 w:rsidR="007A5CCF" w:rsidRPr="00970A54">
        <w:rPr>
          <w:rFonts w:ascii="Arial Narrow" w:hAnsi="Arial Narrow"/>
        </w:rPr>
        <w:drawing>
          <wp:anchor distT="0" distB="0" distL="114300" distR="114300" simplePos="0" relativeHeight="251659264" behindDoc="0" locked="0" layoutInCell="1" allowOverlap="1" wp14:anchorId="43FA0D9F" wp14:editId="2D938A26">
            <wp:simplePos x="0" y="0"/>
            <wp:positionH relativeFrom="margin">
              <wp:posOffset>3780790</wp:posOffset>
            </wp:positionH>
            <wp:positionV relativeFrom="paragraph">
              <wp:posOffset>546100</wp:posOffset>
            </wp:positionV>
            <wp:extent cx="2665005" cy="1086644"/>
            <wp:effectExtent l="0" t="0" r="2540" b="0"/>
            <wp:wrapNone/>
            <wp:docPr id="1605816575" name="Picture 16058165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5816575" name="Picture 1605816575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2297" t="22011" r="2310" b="63334"/>
                    <a:stretch/>
                  </pic:blipFill>
                  <pic:spPr bwMode="auto">
                    <a:xfrm>
                      <a:off x="0" y="0"/>
                      <a:ext cx="2665005" cy="10866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93663" w:rsidRPr="00970A54">
        <w:rPr>
          <w:rFonts w:ascii="Arial Narrow" w:hAnsi="Arial Narrow"/>
        </w:rPr>
        <w:t>По овом плану у обухвату предметн</w:t>
      </w:r>
      <w:r w:rsidR="009E752D" w:rsidRPr="00970A54">
        <w:rPr>
          <w:rFonts w:ascii="Arial Narrow" w:hAnsi="Arial Narrow"/>
        </w:rPr>
        <w:t>их Измена и допуна плана</w:t>
      </w:r>
      <w:r w:rsidR="00893663" w:rsidRPr="00970A54">
        <w:rPr>
          <w:rFonts w:ascii="Arial Narrow" w:hAnsi="Arial Narrow"/>
        </w:rPr>
        <w:t xml:space="preserve"> </w:t>
      </w:r>
      <w:r w:rsidR="00893663" w:rsidRPr="00970A54">
        <w:rPr>
          <w:rFonts w:ascii="Arial Narrow" w:hAnsi="Arial Narrow" w:cstheme="minorHAnsi"/>
        </w:rPr>
        <w:t>планирани су блокови</w:t>
      </w:r>
      <w:r w:rsidR="00DA3B6D">
        <w:rPr>
          <w:rFonts w:ascii="Arial Narrow" w:hAnsi="Arial Narrow" w:cstheme="minorHAnsi"/>
        </w:rPr>
        <w:t xml:space="preserve"> и </w:t>
      </w:r>
      <w:r w:rsidR="00797ED5">
        <w:rPr>
          <w:rFonts w:ascii="Arial Narrow" w:hAnsi="Arial Narrow" w:cstheme="minorHAnsi"/>
        </w:rPr>
        <w:t xml:space="preserve">мањем делу на северној страни обухвата границе </w:t>
      </w:r>
      <w:r w:rsidR="00DA3B6D">
        <w:rPr>
          <w:rFonts w:ascii="Arial Narrow" w:hAnsi="Arial Narrow" w:cstheme="minorHAnsi"/>
        </w:rPr>
        <w:t>заштитни зелени појас</w:t>
      </w:r>
      <w:r w:rsidR="00893663" w:rsidRPr="00970A54">
        <w:rPr>
          <w:rFonts w:ascii="Arial Narrow" w:hAnsi="Arial Narrow" w:cstheme="minorHAnsi"/>
        </w:rPr>
        <w:t>, а припадају</w:t>
      </w:r>
      <w:r w:rsidR="00DA3B6D">
        <w:rPr>
          <w:rFonts w:ascii="Arial Narrow" w:hAnsi="Arial Narrow" w:cstheme="minorHAnsi"/>
        </w:rPr>
        <w:t xml:space="preserve"> целини</w:t>
      </w:r>
      <w:r w:rsidR="00893663" w:rsidRPr="00970A54">
        <w:rPr>
          <w:rFonts w:ascii="Arial Narrow" w:hAnsi="Arial Narrow" w:cstheme="minorHAnsi"/>
        </w:rPr>
        <w:t xml:space="preserve"> </w:t>
      </w:r>
      <w:r w:rsidR="00E5037A">
        <w:rPr>
          <w:rFonts w:ascii="Arial Narrow" w:hAnsi="Arial Narrow" w:cstheme="minorHAnsi"/>
        </w:rPr>
        <w:t>„Зелене везе“</w:t>
      </w:r>
      <w:r w:rsidR="009E752D" w:rsidRPr="00970A54">
        <w:rPr>
          <w:rFonts w:ascii="Arial Narrow" w:hAnsi="Arial Narrow" w:cstheme="minorHAnsi"/>
        </w:rPr>
        <w:t>.</w:t>
      </w:r>
    </w:p>
    <w:p w14:paraId="277FF577" w14:textId="287290B8" w:rsidR="00797ED5" w:rsidRDefault="001B25E7" w:rsidP="00797ED5">
      <w:pPr>
        <w:pStyle w:val="Heading3"/>
        <w:rPr>
          <w:rFonts w:ascii="Arial Narrow" w:hAnsi="Arial Narrow"/>
        </w:rPr>
      </w:pPr>
      <w:r w:rsidRPr="00970A54">
        <w:rPr>
          <w:rFonts w:ascii="Arial Narrow" w:hAnsi="Arial Narrow"/>
        </w:rPr>
        <w:drawing>
          <wp:anchor distT="0" distB="0" distL="114300" distR="114300" simplePos="0" relativeHeight="251655168" behindDoc="0" locked="0" layoutInCell="1" allowOverlap="1" wp14:anchorId="25C50FAC" wp14:editId="16295FB9">
            <wp:simplePos x="0" y="0"/>
            <wp:positionH relativeFrom="column">
              <wp:posOffset>1456055</wp:posOffset>
            </wp:positionH>
            <wp:positionV relativeFrom="paragraph">
              <wp:posOffset>3829685</wp:posOffset>
            </wp:positionV>
            <wp:extent cx="3281680" cy="2998470"/>
            <wp:effectExtent l="0" t="0" r="0" b="0"/>
            <wp:wrapTopAndBottom/>
            <wp:docPr id="208407081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407081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1680" cy="2998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6E315D" w:rsidRPr="00970A54">
        <w:rPr>
          <w:rFonts w:ascii="Arial Narrow" w:hAnsi="Arial Narrow"/>
        </w:rPr>
        <w:drawing>
          <wp:anchor distT="0" distB="0" distL="114300" distR="114300" simplePos="0" relativeHeight="251658240" behindDoc="0" locked="0" layoutInCell="1" allowOverlap="1" wp14:anchorId="37B270DA" wp14:editId="4E26A9BA">
            <wp:simplePos x="0" y="0"/>
            <wp:positionH relativeFrom="column">
              <wp:posOffset>4114799</wp:posOffset>
            </wp:positionH>
            <wp:positionV relativeFrom="paragraph">
              <wp:posOffset>3756660</wp:posOffset>
            </wp:positionV>
            <wp:extent cx="2210985" cy="1200150"/>
            <wp:effectExtent l="0" t="0" r="0" b="0"/>
            <wp:wrapNone/>
            <wp:docPr id="1701379635" name="Picture 17013796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1379635" name="Picture 1701379635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6564" cy="12086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A5CCF" w:rsidRPr="00970A54">
        <w:rPr>
          <w:rFonts w:ascii="Arial Narrow" w:hAnsi="Arial Narrow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478C8D60" wp14:editId="6A5320B4">
                <wp:simplePos x="0" y="0"/>
                <wp:positionH relativeFrom="column">
                  <wp:posOffset>1733550</wp:posOffset>
                </wp:positionH>
                <wp:positionV relativeFrom="paragraph">
                  <wp:posOffset>3324224</wp:posOffset>
                </wp:positionV>
                <wp:extent cx="3472180" cy="352425"/>
                <wp:effectExtent l="0" t="0" r="0" b="9525"/>
                <wp:wrapTopAndBottom/>
                <wp:docPr id="68955290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72180" cy="35242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44567BFC" w14:textId="36529AE1" w:rsidR="004E4118" w:rsidRPr="0058050D" w:rsidRDefault="004E4118" w:rsidP="004E4118">
                            <w:pPr>
                              <w:pStyle w:val="Caption"/>
                            </w:pPr>
                            <w:r>
                              <w:t xml:space="preserve">Слика </w:t>
                            </w:r>
                            <w:r w:rsidR="00932C17">
                              <w:rPr>
                                <w:lang w:val="sr-Latn-RS"/>
                              </w:rPr>
                              <w:t>4</w:t>
                            </w:r>
                            <w:r>
                              <w:t xml:space="preserve"> -Извод из ПГРСЗП: Целине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78C8D60" id="_x0000_s1029" type="#_x0000_t202" style="position:absolute;left:0;text-align:left;margin-left:136.5pt;margin-top:261.75pt;width:273.4pt;height:27.7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" stroked="f">
                <v:textbox inset="0,0,0,0">
                  <w:txbxContent>
                    <w:p w14:paraId="44567BFC" w14:textId="36529AE1" w:rsidR="004E4118" w:rsidRPr="0058050D" w:rsidRDefault="004E4118" w:rsidP="004E4118">
                      <w:pPr>
                        <w:pStyle w:val="Caption"/>
                      </w:pPr>
                      <w:r>
                        <w:t xml:space="preserve">Слика </w:t>
                      </w:r>
                      <w:r w:rsidR="00932C17">
                        <w:rPr>
                          <w:lang w:val="sr-Latn-RS"/>
                        </w:rPr>
                        <w:t>4</w:t>
                      </w:r>
                      <w:r>
                        <w:t xml:space="preserve"> -Извод из ПГРСЗП: Целине</w:t>
                      </w:r>
                    </w:p>
                  </w:txbxContent>
                </v:textbox>
                <w10:wrap type="topAndBottom"/>
              </v:shape>
            </w:pict>
          </mc:Fallback>
        </mc:AlternateContent>
      </w:r>
      <w:r w:rsidR="00797ED5">
        <w:rPr>
          <w:rFonts w:ascii="Arial Narrow" w:hAnsi="Arial Narrow"/>
        </w:rPr>
        <w:br w:type="page"/>
      </w:r>
      <w:r w:rsidR="00592BE5">
        <w:rPr>
          <w:rFonts w:ascii="Arial Narrow" w:hAnsi="Arial Narrow"/>
        </w:rPr>
        <w:lastRenderedPageBreak/>
        <w:drawing>
          <wp:anchor distT="0" distB="0" distL="114300" distR="114300" simplePos="0" relativeHeight="251688960" behindDoc="0" locked="0" layoutInCell="1" allowOverlap="1" wp14:anchorId="1DC7A511" wp14:editId="6E542A51">
            <wp:simplePos x="0" y="0"/>
            <wp:positionH relativeFrom="column">
              <wp:posOffset>155252</wp:posOffset>
            </wp:positionH>
            <wp:positionV relativeFrom="paragraph">
              <wp:posOffset>220345</wp:posOffset>
            </wp:positionV>
            <wp:extent cx="6400800" cy="9210907"/>
            <wp:effectExtent l="0" t="0" r="0" b="9525"/>
            <wp:wrapTopAndBottom/>
            <wp:docPr id="46031126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98" t="4094" r="5653" b="3899"/>
                    <a:stretch/>
                  </pic:blipFill>
                  <pic:spPr bwMode="auto">
                    <a:xfrm>
                      <a:off x="0" y="0"/>
                      <a:ext cx="6400800" cy="92109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797ED5" w:rsidRPr="00970A54">
        <w:rPr>
          <w:rFonts w:ascii="Arial Narrow" w:hAnsi="Arial Narrow"/>
        </w:rPr>
        <w:t>ПГРС</w:t>
      </w:r>
      <w:r w:rsidR="00797ED5">
        <w:rPr>
          <w:rFonts w:ascii="Arial Narrow" w:hAnsi="Arial Narrow"/>
        </w:rPr>
        <w:t>сг</w:t>
      </w:r>
    </w:p>
    <w:p w14:paraId="6351A3E4" w14:textId="3B579293" w:rsidR="00797ED5" w:rsidRPr="00797ED5" w:rsidRDefault="00797ED5" w:rsidP="00797ED5"/>
    <w:p w14:paraId="4A53B688" w14:textId="77777777" w:rsidR="00597911" w:rsidRDefault="00597911">
      <w:pPr>
        <w:spacing w:line="259" w:lineRule="auto"/>
        <w:jc w:val="left"/>
        <w:rPr>
          <w:rFonts w:ascii="Arial Narrow" w:hAnsi="Arial Narrow"/>
        </w:rPr>
      </w:pPr>
      <w:r w:rsidRPr="00597911">
        <w:rPr>
          <w:rFonts w:ascii="Arial Narrow" w:hAnsi="Arial Narrow"/>
        </w:rPr>
        <w:drawing>
          <wp:inline distT="0" distB="0" distL="0" distR="0" wp14:anchorId="0DC0E00A" wp14:editId="69C827B2">
            <wp:extent cx="6608445" cy="8867775"/>
            <wp:effectExtent l="0" t="0" r="1905" b="9525"/>
            <wp:docPr id="200130054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1300540" name=""/>
                    <pic:cNvPicPr/>
                  </pic:nvPicPr>
                  <pic:blipFill rotWithShape="1">
                    <a:blip r:embed="rId16"/>
                    <a:srcRect l="1978" b="2610"/>
                    <a:stretch/>
                  </pic:blipFill>
                  <pic:spPr bwMode="auto">
                    <a:xfrm>
                      <a:off x="0" y="0"/>
                      <a:ext cx="6614910" cy="88764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077B77E" w14:textId="77777777" w:rsidR="00AF10D8" w:rsidRDefault="00597911">
      <w:pPr>
        <w:spacing w:line="259" w:lineRule="auto"/>
        <w:jc w:val="left"/>
        <w:rPr>
          <w:rFonts w:ascii="Arial Narrow" w:hAnsi="Arial Narrow"/>
        </w:rPr>
      </w:pPr>
      <w:r w:rsidRPr="00597911">
        <w:rPr>
          <w:rFonts w:ascii="Arial Narrow" w:hAnsi="Arial Narrow"/>
        </w:rPr>
        <w:lastRenderedPageBreak/>
        <w:drawing>
          <wp:inline distT="0" distB="0" distL="0" distR="0" wp14:anchorId="1B58949D" wp14:editId="00E25435">
            <wp:extent cx="6057900" cy="9239937"/>
            <wp:effectExtent l="0" t="0" r="0" b="0"/>
            <wp:docPr id="151257069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12570693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062779" cy="92473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AD2BF3" w14:textId="77777777" w:rsidR="00AF10D8" w:rsidRDefault="00AF10D8">
      <w:pPr>
        <w:spacing w:line="259" w:lineRule="auto"/>
        <w:jc w:val="left"/>
        <w:rPr>
          <w:rFonts w:ascii="Arial Narrow" w:hAnsi="Arial Narrow"/>
        </w:rPr>
      </w:pPr>
      <w:r w:rsidRPr="00AF10D8">
        <w:rPr>
          <w:rFonts w:ascii="Arial Narrow" w:hAnsi="Arial Narrow"/>
        </w:rPr>
        <w:lastRenderedPageBreak/>
        <w:drawing>
          <wp:inline distT="0" distB="0" distL="0" distR="0" wp14:anchorId="078DD099" wp14:editId="58CB309C">
            <wp:extent cx="6067425" cy="9295962"/>
            <wp:effectExtent l="0" t="0" r="0" b="635"/>
            <wp:docPr id="15427038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270382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071538" cy="93022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9F4FCD" w14:textId="77777777" w:rsidR="00CC333E" w:rsidRDefault="00CC333E">
      <w:pPr>
        <w:spacing w:line="259" w:lineRule="auto"/>
        <w:jc w:val="left"/>
        <w:rPr>
          <w:rFonts w:ascii="Arial Narrow" w:hAnsi="Arial Narrow"/>
        </w:rPr>
      </w:pPr>
      <w:r w:rsidRPr="00CC333E">
        <w:rPr>
          <w:rFonts w:ascii="Arial Narrow" w:hAnsi="Arial Narrow"/>
        </w:rPr>
        <w:lastRenderedPageBreak/>
        <w:drawing>
          <wp:inline distT="0" distB="0" distL="0" distR="0" wp14:anchorId="39D3B931" wp14:editId="686F7A74">
            <wp:extent cx="6591300" cy="9347865"/>
            <wp:effectExtent l="0" t="0" r="0" b="5715"/>
            <wp:docPr id="4253318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533188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598042" cy="93574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E8548F" w14:textId="77777777" w:rsidR="00CC333E" w:rsidRDefault="00CC333E">
      <w:pPr>
        <w:spacing w:line="259" w:lineRule="auto"/>
        <w:jc w:val="left"/>
        <w:rPr>
          <w:rFonts w:ascii="Arial Narrow" w:hAnsi="Arial Narrow"/>
        </w:rPr>
      </w:pPr>
      <w:r w:rsidRPr="00CC333E">
        <w:rPr>
          <w:rFonts w:ascii="Arial Narrow" w:hAnsi="Arial Narrow"/>
        </w:rPr>
        <w:lastRenderedPageBreak/>
        <w:drawing>
          <wp:inline distT="0" distB="0" distL="0" distR="0" wp14:anchorId="25871FBA" wp14:editId="43349A57">
            <wp:extent cx="6429375" cy="9366934"/>
            <wp:effectExtent l="0" t="0" r="0" b="5715"/>
            <wp:docPr id="20214544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145443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435300" cy="93755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B8CE7C" w14:textId="5196E320" w:rsidR="00CB014B" w:rsidRDefault="00CB014B">
      <w:pPr>
        <w:spacing w:line="259" w:lineRule="auto"/>
        <w:jc w:val="left"/>
        <w:rPr>
          <w:rFonts w:ascii="Arial Narrow" w:hAnsi="Arial Narrow"/>
        </w:rPr>
      </w:pPr>
      <w:r>
        <w:rPr>
          <w:rFonts w:ascii="Arial Narrow" w:hAnsi="Arial Narrow"/>
        </w:rPr>
        <w:lastRenderedPageBreak/>
        <mc:AlternateContent>
          <mc:Choice Requires="wpg">
            <w:drawing>
              <wp:anchor distT="0" distB="0" distL="114300" distR="114300" simplePos="0" relativeHeight="251691008" behindDoc="0" locked="0" layoutInCell="1" allowOverlap="1" wp14:anchorId="5DDC8F0A" wp14:editId="247DFC6A">
                <wp:simplePos x="0" y="0"/>
                <wp:positionH relativeFrom="column">
                  <wp:posOffset>266700</wp:posOffset>
                </wp:positionH>
                <wp:positionV relativeFrom="paragraph">
                  <wp:posOffset>3076321</wp:posOffset>
                </wp:positionV>
                <wp:extent cx="6336665" cy="6364605"/>
                <wp:effectExtent l="0" t="0" r="6985" b="0"/>
                <wp:wrapTopAndBottom/>
                <wp:docPr id="1486810772" name="Group 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36665" cy="6364605"/>
                          <a:chOff x="0" y="0"/>
                          <a:chExt cx="6645910" cy="6782206"/>
                        </a:xfrm>
                      </wpg:grpSpPr>
                      <pic:pic xmlns:pic="http://schemas.openxmlformats.org/drawingml/2006/picture">
                        <pic:nvPicPr>
                          <pic:cNvPr id="1967774859" name="Picture 1"/>
                          <pic:cNvPicPr>
                            <a:picLocks noChangeAspect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4601615"/>
                            <a:ext cx="6645910" cy="218059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50330617" name="Picture 1"/>
                          <pic:cNvPicPr>
                            <a:picLocks noChangeAspect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448564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347EC74" id="Group 8" o:spid="_x0000_s1026" style="position:absolute;margin-left:21pt;margin-top:242.25pt;width:498.95pt;height:501.15pt;z-index:251691008;mso-width-relative:margin;mso-height-relative:margin" coordsize="66459,6782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">
                <v:shape id="Picture 1" o:spid="_x0000_s1027" type="#_x0000_t75" style="position:absolute;top:46016;width:66459;height:218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">
                  <v:imagedata r:id="rId31" o:title=""/>
                </v:shape>
                <v:shape id="Picture 1" o:spid="_x0000_s1028" type="#_x0000_t75" style="position:absolute;width:66459;height:448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">
                  <v:imagedata r:id="rId32" o:title=""/>
                </v:shape>
                <w10:wrap type="topAndBottom"/>
              </v:group>
            </w:pict>
          </mc:Fallback>
        </mc:AlternateContent>
      </w:r>
      <w:r w:rsidRPr="00CC333E">
        <w:rPr>
          <w:rFonts w:ascii="Arial Narrow" w:hAnsi="Arial Narrow"/>
        </w:rPr>
        <w:drawing>
          <wp:anchor distT="0" distB="0" distL="114300" distR="114300" simplePos="0" relativeHeight="251646974" behindDoc="0" locked="0" layoutInCell="1" allowOverlap="1" wp14:anchorId="25296F65" wp14:editId="7E7E13FF">
            <wp:simplePos x="0" y="0"/>
            <wp:positionH relativeFrom="column">
              <wp:posOffset>264160</wp:posOffset>
            </wp:positionH>
            <wp:positionV relativeFrom="paragraph">
              <wp:posOffset>0</wp:posOffset>
            </wp:positionV>
            <wp:extent cx="6448425" cy="3207385"/>
            <wp:effectExtent l="0" t="0" r="9525" b="0"/>
            <wp:wrapTopAndBottom/>
            <wp:docPr id="118326728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3267282" name=""/>
                    <pic:cNvPicPr/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48425" cy="32073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64C0A9A" w14:textId="1693F106" w:rsidR="00CB014B" w:rsidRDefault="00F93BD6">
      <w:pPr>
        <w:spacing w:line="259" w:lineRule="auto"/>
        <w:jc w:val="left"/>
        <w:rPr>
          <w:rFonts w:ascii="Arial Narrow" w:hAnsi="Arial Narrow"/>
        </w:rPr>
      </w:pPr>
      <w:r>
        <w:rPr>
          <w:rFonts w:ascii="Arial Narrow" w:hAnsi="Arial Narrow"/>
        </w:rPr>
        <w:lastRenderedPageBreak/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4492277B" wp14:editId="0ED77A23">
                <wp:simplePos x="0" y="0"/>
                <wp:positionH relativeFrom="column">
                  <wp:posOffset>3397910</wp:posOffset>
                </wp:positionH>
                <wp:positionV relativeFrom="paragraph">
                  <wp:posOffset>4027018</wp:posOffset>
                </wp:positionV>
                <wp:extent cx="1345997" cy="2011680"/>
                <wp:effectExtent l="19050" t="19050" r="45085" b="45720"/>
                <wp:wrapNone/>
                <wp:docPr id="1538817600" name="Rectangl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45997" cy="2011680"/>
                        </a:xfrm>
                        <a:prstGeom prst="rect">
                          <a:avLst/>
                        </a:prstGeom>
                        <a:noFill/>
                        <a:ln w="57150">
                          <a:solidFill>
                            <a:srgbClr val="EE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13792BD" id="Rectangle 10" o:spid="_x0000_s1026" style="position:absolute;margin-left:267.55pt;margin-top:317.1pt;width:106pt;height:158.4pt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" filled="f" strokecolor="#e00" strokeweight="4.5pt"/>
            </w:pict>
          </mc:Fallback>
        </mc:AlternateContent>
      </w:r>
      <w:r>
        <w:rPr>
          <w:rFonts w:ascii="Arial Narrow" w:hAnsi="Arial Narrow"/>
        </w:rPr>
        <w:t xml:space="preserve"> </w:t>
      </w:r>
      <w:r w:rsidRPr="00F93BD6">
        <w:rPr>
          <w:rFonts w:ascii="Arial Narrow" w:hAnsi="Arial Narrow"/>
        </w:rPr>
        <w:drawing>
          <wp:inline distT="0" distB="0" distL="0" distR="0" wp14:anchorId="2917B7B7" wp14:editId="1D6BC2AD">
            <wp:extent cx="5969000" cy="8609965"/>
            <wp:effectExtent l="0" t="0" r="0" b="635"/>
            <wp:docPr id="1747971511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9000" cy="8609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6659B9" w14:textId="27E74B55" w:rsidR="00934346" w:rsidRDefault="00934346" w:rsidP="00934346">
      <w:pPr>
        <w:spacing w:after="0" w:line="259" w:lineRule="auto"/>
        <w:rPr>
          <w:rFonts w:ascii="Arial Narrow" w:hAnsi="Arial Narrow"/>
          <w:sz w:val="18"/>
          <w:szCs w:val="18"/>
        </w:rPr>
      </w:pPr>
      <w:r w:rsidRPr="00934346">
        <w:rPr>
          <w:rFonts w:ascii="Arial Narrow" w:hAnsi="Arial Narrow"/>
          <w:sz w:val="18"/>
          <w:szCs w:val="18"/>
          <w:lang w:val="en-GB"/>
        </w:rPr>
        <w:t>У5 - ССГ мора имати заштитну зону, зелени појас или слободан простор између комплекса и</w:t>
      </w:r>
      <w:r>
        <w:rPr>
          <w:rFonts w:ascii="Arial Narrow" w:hAnsi="Arial Narrow"/>
          <w:sz w:val="18"/>
          <w:szCs w:val="18"/>
        </w:rPr>
        <w:t xml:space="preserve"> </w:t>
      </w:r>
      <w:r w:rsidRPr="00934346">
        <w:rPr>
          <w:rFonts w:ascii="Arial Narrow" w:hAnsi="Arial Narrow"/>
          <w:sz w:val="18"/>
          <w:szCs w:val="18"/>
          <w:lang w:val="en-GB"/>
        </w:rPr>
        <w:t>стамбених објеката у окружењу (минимум три метра или више, у зависности од условљености</w:t>
      </w:r>
      <w:r>
        <w:rPr>
          <w:rFonts w:ascii="Arial Narrow" w:hAnsi="Arial Narrow"/>
          <w:sz w:val="18"/>
          <w:szCs w:val="18"/>
        </w:rPr>
        <w:t xml:space="preserve"> </w:t>
      </w:r>
      <w:r w:rsidRPr="00934346">
        <w:rPr>
          <w:rFonts w:ascii="Arial Narrow" w:hAnsi="Arial Narrow"/>
          <w:sz w:val="18"/>
          <w:szCs w:val="18"/>
          <w:lang w:val="en-GB"/>
        </w:rPr>
        <w:t>било ког вида заштите).</w:t>
      </w:r>
    </w:p>
    <w:p w14:paraId="2E1E40CD" w14:textId="03767B57" w:rsidR="00934346" w:rsidRDefault="00934346" w:rsidP="00934346">
      <w:pPr>
        <w:spacing w:after="0" w:line="259" w:lineRule="auto"/>
        <w:rPr>
          <w:rFonts w:ascii="Arial Narrow" w:hAnsi="Arial Narrow"/>
          <w:sz w:val="18"/>
          <w:szCs w:val="18"/>
        </w:rPr>
      </w:pPr>
      <w:r w:rsidRPr="00934346">
        <w:rPr>
          <w:rFonts w:ascii="Arial Narrow" w:hAnsi="Arial Narrow"/>
          <w:sz w:val="18"/>
          <w:szCs w:val="18"/>
          <w:lang w:val="en-GB"/>
        </w:rPr>
        <w:t>У7 - Ако нису у простору који има статус било које врсте заштите (природног или културно-историјског добра). Пожељно је да су уз зоне излетишта и рекреативне површине, на</w:t>
      </w:r>
      <w:r>
        <w:rPr>
          <w:rFonts w:ascii="Arial Narrow" w:hAnsi="Arial Narrow"/>
          <w:sz w:val="18"/>
          <w:szCs w:val="18"/>
        </w:rPr>
        <w:t xml:space="preserve"> </w:t>
      </w:r>
      <w:r w:rsidRPr="00934346">
        <w:rPr>
          <w:rFonts w:ascii="Arial Narrow" w:hAnsi="Arial Narrow"/>
          <w:sz w:val="18"/>
          <w:szCs w:val="18"/>
          <w:lang w:val="en-GB"/>
        </w:rPr>
        <w:t>прописаној дистанци уз поштовање свих мера заштите.</w:t>
      </w:r>
    </w:p>
    <w:p w14:paraId="7CC1DD29" w14:textId="50B66DD9" w:rsidR="00797ED5" w:rsidRDefault="00F93BD6" w:rsidP="00934346">
      <w:pPr>
        <w:spacing w:after="0" w:line="259" w:lineRule="auto"/>
        <w:rPr>
          <w:rFonts w:ascii="Arial Narrow" w:hAnsi="Arial Narrow"/>
        </w:rPr>
      </w:pPr>
      <w:r w:rsidRPr="00F93BD6">
        <w:rPr>
          <w:rFonts w:ascii="Arial Narrow" w:hAnsi="Arial Narrow"/>
          <w:sz w:val="18"/>
          <w:szCs w:val="18"/>
          <w:lang w:val="en-GB"/>
        </w:rPr>
        <w:t>У8 - Ако постоје просторне могућности (путни појас, велики терминали, паркинзи) за интерну</w:t>
      </w:r>
      <w:r w:rsidR="00934346">
        <w:rPr>
          <w:rFonts w:ascii="Arial Narrow" w:hAnsi="Arial Narrow"/>
          <w:sz w:val="18"/>
          <w:szCs w:val="18"/>
        </w:rPr>
        <w:t xml:space="preserve"> </w:t>
      </w:r>
      <w:r w:rsidRPr="00F93BD6">
        <w:rPr>
          <w:rFonts w:ascii="Arial Narrow" w:hAnsi="Arial Narrow"/>
          <w:sz w:val="18"/>
          <w:szCs w:val="18"/>
          <w:lang w:val="en-GB"/>
        </w:rPr>
        <w:t>и комерцијалну употребу.</w:t>
      </w:r>
      <w:r w:rsidR="00797ED5">
        <w:rPr>
          <w:rFonts w:ascii="Arial Narrow" w:hAnsi="Arial Narrow"/>
        </w:rPr>
        <w:br w:type="page"/>
      </w:r>
    </w:p>
    <w:p w14:paraId="7CB997AC" w14:textId="77777777" w:rsidR="00797ED5" w:rsidRDefault="00797ED5">
      <w:pPr>
        <w:spacing w:line="259" w:lineRule="auto"/>
        <w:jc w:val="left"/>
        <w:rPr>
          <w:rFonts w:ascii="Arial Narrow" w:hAnsi="Arial Narrow"/>
        </w:rPr>
      </w:pPr>
    </w:p>
    <w:p w14:paraId="57677D0C" w14:textId="77777777" w:rsidR="009A733F" w:rsidRPr="00C42252" w:rsidRDefault="009A733F">
      <w:pPr>
        <w:spacing w:line="259" w:lineRule="auto"/>
        <w:jc w:val="left"/>
        <w:rPr>
          <w:rFonts w:ascii="Arial Narrow" w:hAnsi="Arial Narrow"/>
          <w:lang w:val="sr-Latn-RS"/>
        </w:rPr>
      </w:pPr>
    </w:p>
    <w:p w14:paraId="58276C7C" w14:textId="4B010364" w:rsidR="00E007DF" w:rsidRPr="00970A54" w:rsidRDefault="00FA2018" w:rsidP="00E007DF">
      <w:pPr>
        <w:spacing w:line="276" w:lineRule="auto"/>
        <w:jc w:val="center"/>
        <w:rPr>
          <w:rFonts w:ascii="Arial Narrow" w:hAnsi="Arial Narrow"/>
        </w:rPr>
      </w:pPr>
      <w:r w:rsidRPr="00970A54">
        <w:rPr>
          <w:rFonts w:ascii="Arial Narrow" w:hAnsi="Arial Narrow"/>
        </w:rPr>
        <w:drawing>
          <wp:anchor distT="0" distB="0" distL="114300" distR="114300" simplePos="0" relativeHeight="251664384" behindDoc="1" locked="0" layoutInCell="1" allowOverlap="1" wp14:anchorId="014E9D42" wp14:editId="10FE7BDC">
            <wp:simplePos x="0" y="0"/>
            <wp:positionH relativeFrom="margin">
              <wp:align>center</wp:align>
            </wp:positionH>
            <wp:positionV relativeFrom="paragraph">
              <wp:posOffset>403225</wp:posOffset>
            </wp:positionV>
            <wp:extent cx="5368350" cy="4057650"/>
            <wp:effectExtent l="0" t="0" r="3810" b="0"/>
            <wp:wrapNone/>
            <wp:docPr id="12299444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994441" name="Picture 1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8350" cy="405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Start w:id="6" w:name="_Hlk191547633"/>
      <w:r w:rsidR="00E5037A" w:rsidRPr="00E5037A">
        <w:rPr>
          <w:rFonts w:ascii="Arial Narrow" w:eastAsiaTheme="majorEastAsia" w:hAnsi="Arial Narrow" w:cstheme="majorBidi"/>
          <w:b/>
          <w:caps/>
          <w:color w:val="262626" w:themeColor="text1" w:themeTint="D9"/>
          <w:sz w:val="24"/>
          <w:szCs w:val="24"/>
          <w:u w:val="single"/>
        </w:rPr>
        <w:t xml:space="preserve">ПДР ЗА </w:t>
      </w:r>
      <w:bookmarkEnd w:id="6"/>
      <w:r w:rsidR="00E5037A" w:rsidRPr="00E5037A">
        <w:rPr>
          <w:rFonts w:ascii="Arial Narrow" w:eastAsiaTheme="majorEastAsia" w:hAnsi="Arial Narrow" w:cstheme="majorBidi"/>
          <w:b/>
          <w:caps/>
          <w:color w:val="262626" w:themeColor="text1" w:themeTint="D9"/>
          <w:sz w:val="24"/>
          <w:szCs w:val="24"/>
          <w:u w:val="single"/>
        </w:rPr>
        <w:t>ПОТЕЗ ДУЖ УЛИЦА ЗЕМУНСКА-ТОШИН БУНАР НА НОВОМ БЕОГРАДУ (Службени лист града Београда бр. 130/16)</w:t>
      </w:r>
    </w:p>
    <w:p w14:paraId="1971D44A" w14:textId="2FAF39DE" w:rsidR="00C70CA9" w:rsidRDefault="00C70CA9" w:rsidP="00E007DF">
      <w:pPr>
        <w:spacing w:line="276" w:lineRule="auto"/>
        <w:jc w:val="center"/>
        <w:rPr>
          <w:rFonts w:ascii="Arial Narrow" w:eastAsiaTheme="majorEastAsia" w:hAnsi="Arial Narrow" w:cstheme="majorBidi"/>
          <w:b/>
          <w:caps/>
          <w:color w:val="262626" w:themeColor="text1" w:themeTint="D9"/>
          <w:sz w:val="24"/>
          <w:szCs w:val="24"/>
          <w:u w:val="single"/>
        </w:rPr>
      </w:pPr>
    </w:p>
    <w:p w14:paraId="339493FA" w14:textId="77777777" w:rsidR="00FA2018" w:rsidRPr="00FA2018" w:rsidRDefault="00FA2018" w:rsidP="00FA2018">
      <w:pPr>
        <w:rPr>
          <w:rFonts w:ascii="Arial Narrow" w:eastAsiaTheme="majorEastAsia" w:hAnsi="Arial Narrow" w:cstheme="majorBidi"/>
          <w:sz w:val="24"/>
          <w:szCs w:val="24"/>
        </w:rPr>
      </w:pPr>
    </w:p>
    <w:p w14:paraId="4F005CA6" w14:textId="77777777" w:rsidR="00FA2018" w:rsidRPr="00FA2018" w:rsidRDefault="00FA2018" w:rsidP="00FA2018">
      <w:pPr>
        <w:rPr>
          <w:rFonts w:ascii="Arial Narrow" w:eastAsiaTheme="majorEastAsia" w:hAnsi="Arial Narrow" w:cstheme="majorBidi"/>
          <w:sz w:val="24"/>
          <w:szCs w:val="24"/>
        </w:rPr>
      </w:pPr>
    </w:p>
    <w:p w14:paraId="7F079D16" w14:textId="77777777" w:rsidR="00FA2018" w:rsidRPr="00FA2018" w:rsidRDefault="00FA2018" w:rsidP="00FA2018">
      <w:pPr>
        <w:rPr>
          <w:rFonts w:ascii="Arial Narrow" w:eastAsiaTheme="majorEastAsia" w:hAnsi="Arial Narrow" w:cstheme="majorBidi"/>
          <w:sz w:val="24"/>
          <w:szCs w:val="24"/>
        </w:rPr>
      </w:pPr>
    </w:p>
    <w:p w14:paraId="59B55649" w14:textId="77777777" w:rsidR="00FA2018" w:rsidRPr="00FA2018" w:rsidRDefault="00FA2018" w:rsidP="00FA2018">
      <w:pPr>
        <w:rPr>
          <w:rFonts w:ascii="Arial Narrow" w:eastAsiaTheme="majorEastAsia" w:hAnsi="Arial Narrow" w:cstheme="majorBidi"/>
          <w:sz w:val="24"/>
          <w:szCs w:val="24"/>
        </w:rPr>
      </w:pPr>
    </w:p>
    <w:p w14:paraId="78F1F10B" w14:textId="77777777" w:rsidR="00FA2018" w:rsidRPr="00FA2018" w:rsidRDefault="00FA2018" w:rsidP="00FA2018">
      <w:pPr>
        <w:rPr>
          <w:rFonts w:ascii="Arial Narrow" w:eastAsiaTheme="majorEastAsia" w:hAnsi="Arial Narrow" w:cstheme="majorBidi"/>
          <w:sz w:val="24"/>
          <w:szCs w:val="24"/>
        </w:rPr>
      </w:pPr>
    </w:p>
    <w:p w14:paraId="7C9283DD" w14:textId="77777777" w:rsidR="00FA2018" w:rsidRPr="00FA2018" w:rsidRDefault="00FA2018" w:rsidP="00FA2018">
      <w:pPr>
        <w:rPr>
          <w:rFonts w:ascii="Arial Narrow" w:eastAsiaTheme="majorEastAsia" w:hAnsi="Arial Narrow" w:cstheme="majorBidi"/>
          <w:sz w:val="24"/>
          <w:szCs w:val="24"/>
        </w:rPr>
      </w:pPr>
    </w:p>
    <w:p w14:paraId="0AB546EB" w14:textId="77777777" w:rsidR="00FA2018" w:rsidRPr="00FA2018" w:rsidRDefault="00FA2018" w:rsidP="00FA2018">
      <w:pPr>
        <w:rPr>
          <w:rFonts w:ascii="Arial Narrow" w:eastAsiaTheme="majorEastAsia" w:hAnsi="Arial Narrow" w:cstheme="majorBidi"/>
          <w:sz w:val="24"/>
          <w:szCs w:val="24"/>
        </w:rPr>
      </w:pPr>
    </w:p>
    <w:p w14:paraId="1036644A" w14:textId="77777777" w:rsidR="00FA2018" w:rsidRPr="00FA2018" w:rsidRDefault="00FA2018" w:rsidP="00FA2018">
      <w:pPr>
        <w:rPr>
          <w:rFonts w:ascii="Arial Narrow" w:eastAsiaTheme="majorEastAsia" w:hAnsi="Arial Narrow" w:cstheme="majorBidi"/>
          <w:sz w:val="24"/>
          <w:szCs w:val="24"/>
        </w:rPr>
      </w:pPr>
    </w:p>
    <w:p w14:paraId="7C263FDB" w14:textId="77777777" w:rsidR="00FA2018" w:rsidRPr="00FA2018" w:rsidRDefault="00FA2018" w:rsidP="00FA2018">
      <w:pPr>
        <w:rPr>
          <w:rFonts w:ascii="Arial Narrow" w:eastAsiaTheme="majorEastAsia" w:hAnsi="Arial Narrow" w:cstheme="majorBidi"/>
          <w:sz w:val="24"/>
          <w:szCs w:val="24"/>
        </w:rPr>
      </w:pPr>
    </w:p>
    <w:p w14:paraId="7BD037A8" w14:textId="77777777" w:rsidR="00FA2018" w:rsidRPr="00FA2018" w:rsidRDefault="00FA2018" w:rsidP="00FA2018">
      <w:pPr>
        <w:rPr>
          <w:rFonts w:ascii="Arial Narrow" w:eastAsiaTheme="majorEastAsia" w:hAnsi="Arial Narrow" w:cstheme="majorBidi"/>
          <w:sz w:val="24"/>
          <w:szCs w:val="24"/>
        </w:rPr>
      </w:pPr>
    </w:p>
    <w:p w14:paraId="174B9F11" w14:textId="3244E157" w:rsidR="00FA2018" w:rsidRPr="00FA2018" w:rsidRDefault="00FA2018" w:rsidP="00FA2018">
      <w:pPr>
        <w:rPr>
          <w:rFonts w:ascii="Arial Narrow" w:eastAsiaTheme="majorEastAsia" w:hAnsi="Arial Narrow" w:cstheme="majorBidi"/>
          <w:sz w:val="24"/>
          <w:szCs w:val="24"/>
        </w:rPr>
      </w:pPr>
    </w:p>
    <w:p w14:paraId="73790A94" w14:textId="77777777" w:rsidR="00FA2018" w:rsidRPr="00FA2018" w:rsidRDefault="00FA2018" w:rsidP="00FA2018">
      <w:pPr>
        <w:rPr>
          <w:rFonts w:ascii="Arial Narrow" w:eastAsiaTheme="majorEastAsia" w:hAnsi="Arial Narrow" w:cstheme="majorBidi"/>
          <w:sz w:val="24"/>
          <w:szCs w:val="24"/>
        </w:rPr>
      </w:pPr>
    </w:p>
    <w:p w14:paraId="29718D1B" w14:textId="493431CA" w:rsidR="00FA2018" w:rsidRPr="00FA2018" w:rsidRDefault="00FA2018" w:rsidP="00FA2018">
      <w:pPr>
        <w:rPr>
          <w:rFonts w:ascii="Arial Narrow" w:eastAsiaTheme="majorEastAsia" w:hAnsi="Arial Narrow" w:cstheme="majorBidi"/>
          <w:sz w:val="24"/>
          <w:szCs w:val="24"/>
        </w:rPr>
      </w:pPr>
    </w:p>
    <w:p w14:paraId="33594CDD" w14:textId="571768F5" w:rsidR="00FA2018" w:rsidRPr="00FA2018" w:rsidRDefault="00FA2018" w:rsidP="00FA2018">
      <w:pPr>
        <w:rPr>
          <w:rFonts w:ascii="Arial Narrow" w:eastAsiaTheme="majorEastAsia" w:hAnsi="Arial Narrow" w:cstheme="majorBidi"/>
          <w:sz w:val="24"/>
          <w:szCs w:val="24"/>
        </w:rPr>
      </w:pPr>
      <w:r>
        <mc:AlternateContent>
          <mc:Choice Requires="wps">
            <w:drawing>
              <wp:anchor distT="0" distB="0" distL="114300" distR="114300" simplePos="0" relativeHeight="251683840" behindDoc="1" locked="0" layoutInCell="1" allowOverlap="1" wp14:anchorId="407B1219" wp14:editId="3C548F16">
                <wp:simplePos x="0" y="0"/>
                <wp:positionH relativeFrom="margin">
                  <wp:align>right</wp:align>
                </wp:positionH>
                <wp:positionV relativeFrom="paragraph">
                  <wp:posOffset>67310</wp:posOffset>
                </wp:positionV>
                <wp:extent cx="6645910" cy="190005"/>
                <wp:effectExtent l="0" t="0" r="2540" b="635"/>
                <wp:wrapNone/>
                <wp:docPr id="356927504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45910" cy="19000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2701A91A" w14:textId="73D4EA1F" w:rsidR="00E5037A" w:rsidRPr="00E47634" w:rsidRDefault="00E5037A" w:rsidP="00E5037A">
                            <w:pPr>
                              <w:pStyle w:val="Caption"/>
                              <w:jc w:val="center"/>
                              <w:rPr>
                                <w:rFonts w:ascii="Arial Narrow" w:hAnsi="Arial Narrow"/>
                                <w:sz w:val="22"/>
                                <w:szCs w:val="22"/>
                              </w:rPr>
                            </w:pPr>
                            <w:r>
                              <w:t xml:space="preserve">Слика </w:t>
                            </w:r>
                            <w:r w:rsidR="00932C17">
                              <w:rPr>
                                <w:lang w:val="sr-Latn-RS"/>
                              </w:rPr>
                              <w:t>6</w:t>
                            </w:r>
                            <w:r>
                              <w:t xml:space="preserve"> Извод из ПДР:Регулационо-нивелационо решење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7B1219" id="_x0000_s1030" type="#_x0000_t202" style="position:absolute;left:0;text-align:left;margin-left:472.1pt;margin-top:5.3pt;width:523.3pt;height:14.95pt;z-index:-251632640;visibility:visible;mso-wrap-style:square;mso-height-percent:0;mso-wrap-distance-left:9pt;mso-wrap-distance-top:0;mso-wrap-distance-right:9pt;mso-wrap-distance-bottom:0;mso-position-horizontal:right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" stroked="f">
                <v:textbox inset="0,0,0,0">
                  <w:txbxContent>
                    <w:p w14:paraId="2701A91A" w14:textId="73D4EA1F" w:rsidR="00E5037A" w:rsidRPr="00E47634" w:rsidRDefault="00E5037A" w:rsidP="00E5037A">
                      <w:pPr>
                        <w:pStyle w:val="Caption"/>
                        <w:jc w:val="center"/>
                        <w:rPr>
                          <w:rFonts w:ascii="Arial Narrow" w:hAnsi="Arial Narrow"/>
                          <w:sz w:val="22"/>
                          <w:szCs w:val="22"/>
                        </w:rPr>
                      </w:pPr>
                      <w:r>
                        <w:t xml:space="preserve">Слика </w:t>
                      </w:r>
                      <w:r w:rsidR="00932C17">
                        <w:rPr>
                          <w:lang w:val="sr-Latn-RS"/>
                        </w:rPr>
                        <w:t>6</w:t>
                      </w:r>
                      <w:r>
                        <w:t xml:space="preserve"> Извод из ПДР:Регулационо-нивелационо решење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A8D398F" w14:textId="7C1D6654" w:rsidR="00FA2018" w:rsidRPr="00FA2018" w:rsidRDefault="00FA2018" w:rsidP="00FA2018">
      <w:pPr>
        <w:spacing w:after="0" w:line="276" w:lineRule="auto"/>
        <w:ind w:left="90"/>
        <w:rPr>
          <w:rFonts w:ascii="Arial Narrow" w:eastAsia="Arial" w:hAnsi="Arial Narrow" w:cstheme="minorHAnsi"/>
          <w:b/>
          <w:bCs/>
          <w:noProof w:val="0"/>
          <w:sz w:val="24"/>
          <w:szCs w:val="24"/>
          <w:u w:val="single"/>
        </w:rPr>
      </w:pPr>
      <w:r w:rsidRPr="00FA2018">
        <w:rPr>
          <w:rFonts w:ascii="Arial Narrow" w:eastAsia="Arial" w:hAnsi="Arial Narrow" w:cstheme="minorHAnsi"/>
          <w:b/>
          <w:bCs/>
          <w:noProof w:val="0"/>
          <w:sz w:val="24"/>
          <w:szCs w:val="24"/>
          <w:u w:val="single"/>
        </w:rPr>
        <w:t>ИЗМЕНЕ И ДОПУНЕ ПДР ЗА ПОТЕЗ ДУЖ УЛИЦА ЗЕМУНСКА – ТОШИН БУНАР, НА НОВОМ БЕОГРАДУ (Службени лист града Београда бр. 104/21)</w:t>
      </w:r>
    </w:p>
    <w:p w14:paraId="34F0D804" w14:textId="3E81EC97" w:rsidR="00C42252" w:rsidRDefault="00932C17">
      <w:pPr>
        <w:spacing w:line="259" w:lineRule="auto"/>
        <w:jc w:val="left"/>
        <w:rPr>
          <w:rFonts w:ascii="Arial Narrow" w:eastAsiaTheme="majorEastAsia" w:hAnsi="Arial Narrow" w:cstheme="majorBidi"/>
          <w:sz w:val="24"/>
          <w:szCs w:val="24"/>
        </w:rPr>
      </w:pPr>
      <w:r w:rsidRPr="00970A54">
        <w:rPr>
          <w:rFonts w:ascii="Arial Narrow" w:hAnsi="Arial Narrow"/>
        </w:rPr>
        <w:drawing>
          <wp:anchor distT="0" distB="0" distL="114300" distR="114300" simplePos="0" relativeHeight="251685888" behindDoc="1" locked="0" layoutInCell="1" allowOverlap="1" wp14:anchorId="1214BB38" wp14:editId="1DC7C5B3">
            <wp:simplePos x="0" y="0"/>
            <wp:positionH relativeFrom="margin">
              <wp:posOffset>267196</wp:posOffset>
            </wp:positionH>
            <wp:positionV relativeFrom="paragraph">
              <wp:posOffset>635</wp:posOffset>
            </wp:positionV>
            <wp:extent cx="5953915" cy="4248234"/>
            <wp:effectExtent l="0" t="0" r="8890" b="0"/>
            <wp:wrapNone/>
            <wp:docPr id="30207382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2073823" name="Picture 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3915" cy="42482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42252">
        <mc:AlternateContent>
          <mc:Choice Requires="wps">
            <w:drawing>
              <wp:anchor distT="0" distB="0" distL="114300" distR="114300" simplePos="0" relativeHeight="251687936" behindDoc="1" locked="0" layoutInCell="1" allowOverlap="1" wp14:anchorId="155491BD" wp14:editId="4F82D773">
                <wp:simplePos x="0" y="0"/>
                <wp:positionH relativeFrom="column">
                  <wp:posOffset>73660</wp:posOffset>
                </wp:positionH>
                <wp:positionV relativeFrom="paragraph">
                  <wp:posOffset>4208145</wp:posOffset>
                </wp:positionV>
                <wp:extent cx="6566535" cy="635"/>
                <wp:effectExtent l="0" t="0" r="0" b="0"/>
                <wp:wrapNone/>
                <wp:docPr id="1284080762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6653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61003A39" w14:textId="43C04258" w:rsidR="00C42252" w:rsidRPr="00882F87" w:rsidRDefault="00C42252" w:rsidP="00C42252">
                            <w:pPr>
                              <w:pStyle w:val="Caption"/>
                              <w:jc w:val="center"/>
                              <w:rPr>
                                <w:rFonts w:ascii="Arial Narrow" w:hAnsi="Arial Narrow"/>
                                <w:sz w:val="22"/>
                                <w:szCs w:val="22"/>
                              </w:rPr>
                            </w:pPr>
                            <w:r>
                              <w:t xml:space="preserve">Слика </w:t>
                            </w:r>
                            <w:r w:rsidR="00932C17">
                              <w:rPr>
                                <w:lang w:val="sr-Latn-RS"/>
                              </w:rPr>
                              <w:t>7</w:t>
                            </w:r>
                            <w:r>
                              <w:rPr>
                                <w:lang w:val="sr-Latn-RS"/>
                              </w:rPr>
                              <w:t xml:space="preserve"> </w:t>
                            </w:r>
                            <w:r>
                              <w:t>Извод из ИДПДР:Регулационо-нивелационо решење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55491BD" id="_x0000_s1031" type="#_x0000_t202" style="position:absolute;margin-left:5.8pt;margin-top:331.35pt;width:517.05pt;height:.05pt;z-index:-2516285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" stroked="f">
                <v:textbox style="mso-fit-shape-to-text:t" inset="0,0,0,0">
                  <w:txbxContent>
                    <w:p w14:paraId="61003A39" w14:textId="43C04258" w:rsidR="00C42252" w:rsidRPr="00882F87" w:rsidRDefault="00C42252" w:rsidP="00C42252">
                      <w:pPr>
                        <w:pStyle w:val="Caption"/>
                        <w:jc w:val="center"/>
                        <w:rPr>
                          <w:rFonts w:ascii="Arial Narrow" w:hAnsi="Arial Narrow"/>
                          <w:sz w:val="22"/>
                          <w:szCs w:val="22"/>
                        </w:rPr>
                      </w:pPr>
                      <w:r>
                        <w:t xml:space="preserve">Слика </w:t>
                      </w:r>
                      <w:r w:rsidR="00932C17">
                        <w:rPr>
                          <w:lang w:val="sr-Latn-RS"/>
                        </w:rPr>
                        <w:t>7</w:t>
                      </w:r>
                      <w:r>
                        <w:rPr>
                          <w:lang w:val="sr-Latn-RS"/>
                        </w:rPr>
                        <w:t xml:space="preserve"> </w:t>
                      </w:r>
                      <w:r>
                        <w:t>Извод из ИДПДР:Регулационо-нивелационо решење</w:t>
                      </w:r>
                    </w:p>
                  </w:txbxContent>
                </v:textbox>
              </v:shape>
            </w:pict>
          </mc:Fallback>
        </mc:AlternateContent>
      </w:r>
      <w:r w:rsidR="00C42252">
        <w:rPr>
          <w:rFonts w:ascii="Arial Narrow" w:eastAsiaTheme="majorEastAsia" w:hAnsi="Arial Narrow" w:cstheme="majorBidi"/>
          <w:sz w:val="24"/>
          <w:szCs w:val="24"/>
        </w:rPr>
        <w:br w:type="page"/>
      </w:r>
    </w:p>
    <w:p w14:paraId="1AE2D189" w14:textId="4EA41D30" w:rsidR="00FA2018" w:rsidRDefault="00C42252" w:rsidP="00C42252">
      <w:pPr>
        <w:rPr>
          <w:rFonts w:ascii="Arial Narrow" w:eastAsiaTheme="majorEastAsia" w:hAnsi="Arial Narrow" w:cstheme="majorBidi"/>
          <w:b/>
          <w:caps/>
          <w:color w:val="262626" w:themeColor="text1" w:themeTint="D9"/>
          <w:sz w:val="24"/>
          <w:szCs w:val="24"/>
          <w:u w:val="single"/>
          <w:lang w:val="sr-Latn-RS"/>
        </w:rPr>
      </w:pPr>
      <w:r w:rsidRPr="00C42252">
        <w:rPr>
          <w:rFonts w:ascii="Arial Narrow" w:eastAsiaTheme="majorEastAsia" w:hAnsi="Arial Narrow" w:cstheme="majorBidi"/>
          <w:b/>
          <w:caps/>
          <w:color w:val="262626" w:themeColor="text1" w:themeTint="D9"/>
          <w:sz w:val="24"/>
          <w:szCs w:val="24"/>
          <w:u w:val="single"/>
        </w:rPr>
        <w:lastRenderedPageBreak/>
        <w:t>ПДР ПОДРУЧЈА ИЗМЕЂУ УЛИЦА ЈУРИЈА ГАГАРИНА И ЗЕМУНСКЕ („ИМТ”) - I ФАЗА, ГРАДСКА ОПШТИНА НОВИ БЕОГРАД (Службени лист града Београда бр. 98/22)</w:t>
      </w:r>
    </w:p>
    <w:p w14:paraId="5DB14251" w14:textId="77777777" w:rsidR="00C42252" w:rsidRDefault="00C42252" w:rsidP="00C42252">
      <w:pPr>
        <w:keepNext/>
      </w:pPr>
      <w:r>
        <w:rPr>
          <w:rFonts w:ascii="Arial Narrow" w:eastAsiaTheme="majorEastAsia" w:hAnsi="Arial Narrow" w:cstheme="majorBidi"/>
          <w:sz w:val="24"/>
          <w:szCs w:val="24"/>
          <w:lang w:val="sr-Latn-RS"/>
        </w:rPr>
        <w:drawing>
          <wp:inline distT="0" distB="0" distL="0" distR="0" wp14:anchorId="62F5581F" wp14:editId="200BFA72">
            <wp:extent cx="6878232" cy="4471638"/>
            <wp:effectExtent l="0" t="0" r="0" b="5715"/>
            <wp:docPr id="1711088731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1088731" name="Picture 7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78232" cy="44716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816B3C" w14:textId="33A1B6FB" w:rsidR="00C42252" w:rsidRPr="00C42252" w:rsidRDefault="00C42252" w:rsidP="00C42252">
      <w:pPr>
        <w:pStyle w:val="Caption"/>
        <w:jc w:val="center"/>
        <w:rPr>
          <w:rFonts w:ascii="Arial Narrow" w:eastAsiaTheme="majorEastAsia" w:hAnsi="Arial Narrow" w:cstheme="majorBidi"/>
          <w:sz w:val="24"/>
          <w:szCs w:val="24"/>
          <w:lang w:val="sr-Latn-RS"/>
        </w:rPr>
      </w:pPr>
      <w:r>
        <w:t xml:space="preserve">Слика </w:t>
      </w:r>
      <w:r w:rsidR="00932C17">
        <w:rPr>
          <w:lang w:val="sr-Latn-RS"/>
        </w:rPr>
        <w:t>8</w:t>
      </w:r>
      <w:r>
        <w:t xml:space="preserve"> Извод из ПДР:Регулационо-нивелационо решење</w:t>
      </w:r>
    </w:p>
    <w:sectPr w:rsidR="00C42252" w:rsidRPr="00C42252" w:rsidSect="004E33B2">
      <w:footerReference w:type="default" r:id="rId38"/>
      <w:footerReference w:type="first" r:id="rId39"/>
      <w:pgSz w:w="11906" w:h="16838" w:code="9"/>
      <w:pgMar w:top="720" w:right="720" w:bottom="720" w:left="720" w:header="1474" w:footer="709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F4C0B4E" w14:textId="77777777" w:rsidR="004E33B2" w:rsidRDefault="004E33B2" w:rsidP="00DE1FAE">
      <w:pPr>
        <w:spacing w:after="0"/>
      </w:pPr>
      <w:r>
        <w:separator/>
      </w:r>
    </w:p>
  </w:endnote>
  <w:endnote w:type="continuationSeparator" w:id="0">
    <w:p w14:paraId="564CD2A3" w14:textId="77777777" w:rsidR="004E33B2" w:rsidRDefault="004E33B2" w:rsidP="00DE1FAE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ISOCPEUR">
    <w:panose1 w:val="020B0604020202020204"/>
    <w:charset w:val="01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Helv">
    <w:altName w:val="Calibri"/>
    <w:charset w:val="00"/>
    <w:family w:val="auto"/>
    <w:pitch w:val="variable"/>
    <w:sig w:usb0="00000087" w:usb1="00000000" w:usb2="00000000" w:usb3="00000000" w:csb0="0000001B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 Narrow">
    <w:altName w:val="Arial Narrow"/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292571492"/>
      <w:docPartObj>
        <w:docPartGallery w:val="Page Numbers (Bottom of Page)"/>
        <w:docPartUnique/>
      </w:docPartObj>
    </w:sdtPr>
    <w:sdtEndPr/>
    <w:sdtContent>
      <w:p w14:paraId="6BDD6DF1" w14:textId="5D49984D" w:rsidR="00B229DF" w:rsidRDefault="00B229DF">
        <w:pPr>
          <w:pStyle w:val="Footer"/>
          <w:jc w:val="center"/>
        </w:pPr>
        <w:r>
          <w:t>[</w:t>
        </w:r>
        <w:r>
          <w:rPr>
            <w:noProof w:val="0"/>
          </w:rPr>
          <w:fldChar w:fldCharType="begin"/>
        </w:r>
        <w:r>
          <w:instrText xml:space="preserve"> PAGE   \* MERGEFORMAT </w:instrText>
        </w:r>
        <w:r>
          <w:rPr>
            <w:noProof w:val="0"/>
          </w:rPr>
          <w:fldChar w:fldCharType="separate"/>
        </w:r>
        <w:r w:rsidR="00EC7D33">
          <w:t>13</w:t>
        </w:r>
        <w:r>
          <w:fldChar w:fldCharType="end"/>
        </w:r>
        <w:r>
          <w:t>]</w:t>
        </w:r>
      </w:p>
    </w:sdtContent>
  </w:sdt>
  <w:p w14:paraId="28CF9B7B" w14:textId="77777777" w:rsidR="00B229DF" w:rsidRDefault="00B229DF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noProof w:val="0"/>
      </w:rPr>
      <w:id w:val="2002379166"/>
      <w:docPartObj>
        <w:docPartGallery w:val="Page Numbers (Bottom of Page)"/>
        <w:docPartUnique/>
      </w:docPartObj>
    </w:sdtPr>
    <w:sdtEndPr>
      <w:rPr>
        <w:noProof/>
        <w:color w:val="7F7F7F" w:themeColor="background1" w:themeShade="7F"/>
        <w:spacing w:val="60"/>
      </w:rPr>
    </w:sdtEndPr>
    <w:sdtContent>
      <w:p w14:paraId="0DBAD715" w14:textId="77777777" w:rsidR="00B229DF" w:rsidRPr="00F47F9F" w:rsidRDefault="00B229DF">
        <w:pPr>
          <w:pStyle w:val="Footer"/>
          <w:pBdr>
            <w:top w:val="single" w:sz="4" w:space="1" w:color="D9D9D9" w:themeColor="background1" w:themeShade="D9"/>
          </w:pBdr>
          <w:jc w:val="right"/>
        </w:pPr>
        <w:r w:rsidRPr="00F47F9F">
          <w:rPr>
            <w:noProof w:val="0"/>
          </w:rPr>
          <w:fldChar w:fldCharType="begin"/>
        </w:r>
        <w:r w:rsidRPr="00F47F9F">
          <w:instrText xml:space="preserve"> PAGE   \* MERGEFORMAT </w:instrText>
        </w:r>
        <w:r w:rsidRPr="00F47F9F">
          <w:rPr>
            <w:noProof w:val="0"/>
          </w:rPr>
          <w:fldChar w:fldCharType="separate"/>
        </w:r>
        <w:r>
          <w:t>6</w:t>
        </w:r>
        <w:r w:rsidRPr="00F47F9F">
          <w:fldChar w:fldCharType="end"/>
        </w:r>
        <w:r w:rsidRPr="00F47F9F">
          <w:t xml:space="preserve"> | </w:t>
        </w:r>
        <w:r w:rsidRPr="00F47F9F">
          <w:rPr>
            <w:color w:val="7F7F7F" w:themeColor="background1" w:themeShade="7F"/>
            <w:spacing w:val="60"/>
          </w:rPr>
          <w:t>страна</w:t>
        </w:r>
      </w:p>
    </w:sdtContent>
  </w:sdt>
  <w:p w14:paraId="53D9F574" w14:textId="77777777" w:rsidR="00B229DF" w:rsidRPr="00F47F9F" w:rsidRDefault="00B229DF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7F1D093" w14:textId="77777777" w:rsidR="004E33B2" w:rsidRDefault="004E33B2" w:rsidP="00DE1FAE">
      <w:pPr>
        <w:spacing w:after="0"/>
      </w:pPr>
      <w:r>
        <w:separator/>
      </w:r>
    </w:p>
  </w:footnote>
  <w:footnote w:type="continuationSeparator" w:id="0">
    <w:p w14:paraId="78FB7907" w14:textId="77777777" w:rsidR="004E33B2" w:rsidRDefault="004E33B2" w:rsidP="00DE1FAE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44D0B0C"/>
    <w:multiLevelType w:val="hybridMultilevel"/>
    <w:tmpl w:val="45D430A6"/>
    <w:lvl w:ilvl="0" w:tplc="EFCE77E6">
      <w:start w:val="1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2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5470879"/>
    <w:multiLevelType w:val="hybridMultilevel"/>
    <w:tmpl w:val="DB6076E8"/>
    <w:lvl w:ilvl="0" w:tplc="74601CB4">
      <w:start w:val="1"/>
      <w:numFmt w:val="decimal"/>
      <w:lvlText w:val="%1."/>
      <w:lvlJc w:val="left"/>
      <w:pPr>
        <w:tabs>
          <w:tab w:val="num" w:pos="510"/>
        </w:tabs>
        <w:ind w:left="510" w:hanging="510"/>
      </w:pPr>
      <w:rPr>
        <w:rFonts w:hint="default"/>
      </w:rPr>
    </w:lvl>
    <w:lvl w:ilvl="1" w:tplc="8486AD92">
      <w:numFmt w:val="none"/>
      <w:lvlText w:val=""/>
      <w:lvlJc w:val="left"/>
      <w:pPr>
        <w:tabs>
          <w:tab w:val="num" w:pos="360"/>
        </w:tabs>
      </w:pPr>
    </w:lvl>
    <w:lvl w:ilvl="2" w:tplc="25520062">
      <w:numFmt w:val="none"/>
      <w:lvlText w:val=""/>
      <w:lvlJc w:val="left"/>
      <w:pPr>
        <w:tabs>
          <w:tab w:val="num" w:pos="360"/>
        </w:tabs>
      </w:pPr>
    </w:lvl>
    <w:lvl w:ilvl="3" w:tplc="18A8504A">
      <w:numFmt w:val="none"/>
      <w:lvlText w:val=""/>
      <w:lvlJc w:val="left"/>
      <w:pPr>
        <w:tabs>
          <w:tab w:val="num" w:pos="360"/>
        </w:tabs>
      </w:pPr>
    </w:lvl>
    <w:lvl w:ilvl="4" w:tplc="81784C26">
      <w:numFmt w:val="none"/>
      <w:lvlText w:val=""/>
      <w:lvlJc w:val="left"/>
      <w:pPr>
        <w:tabs>
          <w:tab w:val="num" w:pos="360"/>
        </w:tabs>
      </w:pPr>
    </w:lvl>
    <w:lvl w:ilvl="5" w:tplc="E1B8DD16">
      <w:numFmt w:val="none"/>
      <w:lvlText w:val=""/>
      <w:lvlJc w:val="left"/>
      <w:pPr>
        <w:tabs>
          <w:tab w:val="num" w:pos="360"/>
        </w:tabs>
      </w:pPr>
    </w:lvl>
    <w:lvl w:ilvl="6" w:tplc="19CAAAA6">
      <w:numFmt w:val="none"/>
      <w:lvlText w:val=""/>
      <w:lvlJc w:val="left"/>
      <w:pPr>
        <w:tabs>
          <w:tab w:val="num" w:pos="360"/>
        </w:tabs>
      </w:pPr>
    </w:lvl>
    <w:lvl w:ilvl="7" w:tplc="1798AB68">
      <w:numFmt w:val="none"/>
      <w:lvlText w:val=""/>
      <w:lvlJc w:val="left"/>
      <w:pPr>
        <w:tabs>
          <w:tab w:val="num" w:pos="360"/>
        </w:tabs>
      </w:pPr>
    </w:lvl>
    <w:lvl w:ilvl="8" w:tplc="25DA6B50">
      <w:numFmt w:val="none"/>
      <w:lvlText w:val=""/>
      <w:lvlJc w:val="left"/>
      <w:pPr>
        <w:tabs>
          <w:tab w:val="num" w:pos="360"/>
        </w:tabs>
      </w:pPr>
    </w:lvl>
  </w:abstractNum>
  <w:abstractNum w:abstractNumId="2" w15:restartNumberingAfterBreak="0">
    <w:nsid w:val="4D772434"/>
    <w:multiLevelType w:val="hybridMultilevel"/>
    <w:tmpl w:val="D45693F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trike w:val="0"/>
      </w:rPr>
    </w:lvl>
    <w:lvl w:ilvl="1" w:tplc="0A4EAD8C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5D2E27F0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80CE0020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6A6F8CC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4E1274DC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878442BE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6828AB4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964EAA6C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0C70EE0"/>
    <w:multiLevelType w:val="hybridMultilevel"/>
    <w:tmpl w:val="AD788966"/>
    <w:lvl w:ilvl="0" w:tplc="281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9B67AB5"/>
    <w:multiLevelType w:val="hybridMultilevel"/>
    <w:tmpl w:val="B8C28B5A"/>
    <w:lvl w:ilvl="0" w:tplc="281A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838031064">
    <w:abstractNumId w:val="4"/>
  </w:num>
  <w:num w:numId="2" w16cid:durableId="1990670425">
    <w:abstractNumId w:val="3"/>
  </w:num>
  <w:num w:numId="3" w16cid:durableId="1568222996">
    <w:abstractNumId w:val="2"/>
  </w:num>
  <w:num w:numId="4" w16cid:durableId="1943830493">
    <w:abstractNumId w:val="0"/>
  </w:num>
  <w:num w:numId="5" w16cid:durableId="288628771">
    <w:abstractNumId w:val="1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43F98"/>
    <w:rsid w:val="00000157"/>
    <w:rsid w:val="00000565"/>
    <w:rsid w:val="00001E19"/>
    <w:rsid w:val="00003588"/>
    <w:rsid w:val="00003B09"/>
    <w:rsid w:val="0000497E"/>
    <w:rsid w:val="000054AC"/>
    <w:rsid w:val="000059D1"/>
    <w:rsid w:val="0000635F"/>
    <w:rsid w:val="00006A56"/>
    <w:rsid w:val="00006B61"/>
    <w:rsid w:val="00006C67"/>
    <w:rsid w:val="0000704C"/>
    <w:rsid w:val="00011502"/>
    <w:rsid w:val="000120C7"/>
    <w:rsid w:val="00013262"/>
    <w:rsid w:val="0001328D"/>
    <w:rsid w:val="00013406"/>
    <w:rsid w:val="000137C1"/>
    <w:rsid w:val="0001398E"/>
    <w:rsid w:val="00013DAD"/>
    <w:rsid w:val="00014DF3"/>
    <w:rsid w:val="0001529B"/>
    <w:rsid w:val="000158CD"/>
    <w:rsid w:val="00015D26"/>
    <w:rsid w:val="000169B2"/>
    <w:rsid w:val="00017EEB"/>
    <w:rsid w:val="00020519"/>
    <w:rsid w:val="00020611"/>
    <w:rsid w:val="00020DA5"/>
    <w:rsid w:val="00020DBD"/>
    <w:rsid w:val="00021B5C"/>
    <w:rsid w:val="00022EF4"/>
    <w:rsid w:val="00024923"/>
    <w:rsid w:val="00024D19"/>
    <w:rsid w:val="00024DF5"/>
    <w:rsid w:val="00027D88"/>
    <w:rsid w:val="000308B6"/>
    <w:rsid w:val="00031546"/>
    <w:rsid w:val="00031857"/>
    <w:rsid w:val="000319D0"/>
    <w:rsid w:val="0003211E"/>
    <w:rsid w:val="00032E1E"/>
    <w:rsid w:val="00033930"/>
    <w:rsid w:val="00034372"/>
    <w:rsid w:val="000347AD"/>
    <w:rsid w:val="000350C6"/>
    <w:rsid w:val="00036A56"/>
    <w:rsid w:val="0003736F"/>
    <w:rsid w:val="00037B7C"/>
    <w:rsid w:val="00037CA3"/>
    <w:rsid w:val="0004091E"/>
    <w:rsid w:val="0004166D"/>
    <w:rsid w:val="00042061"/>
    <w:rsid w:val="0004223A"/>
    <w:rsid w:val="0004265F"/>
    <w:rsid w:val="00043A77"/>
    <w:rsid w:val="00044F4D"/>
    <w:rsid w:val="00046BF1"/>
    <w:rsid w:val="00046E39"/>
    <w:rsid w:val="000473A8"/>
    <w:rsid w:val="00047E1E"/>
    <w:rsid w:val="00050902"/>
    <w:rsid w:val="00055D06"/>
    <w:rsid w:val="000606B3"/>
    <w:rsid w:val="00060BF0"/>
    <w:rsid w:val="0006358D"/>
    <w:rsid w:val="00064167"/>
    <w:rsid w:val="0006425F"/>
    <w:rsid w:val="00065A89"/>
    <w:rsid w:val="00065AC9"/>
    <w:rsid w:val="00065C42"/>
    <w:rsid w:val="000660C2"/>
    <w:rsid w:val="00067470"/>
    <w:rsid w:val="00070F0C"/>
    <w:rsid w:val="00071313"/>
    <w:rsid w:val="0007241F"/>
    <w:rsid w:val="0007346F"/>
    <w:rsid w:val="00073B4C"/>
    <w:rsid w:val="000757D7"/>
    <w:rsid w:val="000757E0"/>
    <w:rsid w:val="00075DE8"/>
    <w:rsid w:val="000766B1"/>
    <w:rsid w:val="00077214"/>
    <w:rsid w:val="000775CA"/>
    <w:rsid w:val="00077FAE"/>
    <w:rsid w:val="00080089"/>
    <w:rsid w:val="00080A65"/>
    <w:rsid w:val="000810B0"/>
    <w:rsid w:val="00082958"/>
    <w:rsid w:val="00083FD5"/>
    <w:rsid w:val="0008467E"/>
    <w:rsid w:val="00084B66"/>
    <w:rsid w:val="00086BD5"/>
    <w:rsid w:val="00086E71"/>
    <w:rsid w:val="000902BC"/>
    <w:rsid w:val="000903D1"/>
    <w:rsid w:val="000908E9"/>
    <w:rsid w:val="000919C6"/>
    <w:rsid w:val="0009291A"/>
    <w:rsid w:val="00092BAC"/>
    <w:rsid w:val="0009366A"/>
    <w:rsid w:val="0009424E"/>
    <w:rsid w:val="00094F62"/>
    <w:rsid w:val="00094F92"/>
    <w:rsid w:val="00095007"/>
    <w:rsid w:val="00095DB5"/>
    <w:rsid w:val="00096423"/>
    <w:rsid w:val="00096A77"/>
    <w:rsid w:val="00096BA5"/>
    <w:rsid w:val="000976B9"/>
    <w:rsid w:val="00097921"/>
    <w:rsid w:val="000A0B51"/>
    <w:rsid w:val="000A1353"/>
    <w:rsid w:val="000A2417"/>
    <w:rsid w:val="000A292C"/>
    <w:rsid w:val="000A2941"/>
    <w:rsid w:val="000A3995"/>
    <w:rsid w:val="000A3AB4"/>
    <w:rsid w:val="000A3C7D"/>
    <w:rsid w:val="000A5313"/>
    <w:rsid w:val="000A647A"/>
    <w:rsid w:val="000A6BFB"/>
    <w:rsid w:val="000A71CD"/>
    <w:rsid w:val="000A71FE"/>
    <w:rsid w:val="000B0361"/>
    <w:rsid w:val="000B0AFE"/>
    <w:rsid w:val="000B3192"/>
    <w:rsid w:val="000B32C9"/>
    <w:rsid w:val="000B3C10"/>
    <w:rsid w:val="000B3C7A"/>
    <w:rsid w:val="000B3EF8"/>
    <w:rsid w:val="000B4F39"/>
    <w:rsid w:val="000B6252"/>
    <w:rsid w:val="000B77DC"/>
    <w:rsid w:val="000B78C9"/>
    <w:rsid w:val="000C0397"/>
    <w:rsid w:val="000C0774"/>
    <w:rsid w:val="000C2EE1"/>
    <w:rsid w:val="000C3655"/>
    <w:rsid w:val="000C365D"/>
    <w:rsid w:val="000C38A1"/>
    <w:rsid w:val="000C3EB9"/>
    <w:rsid w:val="000C58C9"/>
    <w:rsid w:val="000D086F"/>
    <w:rsid w:val="000D187E"/>
    <w:rsid w:val="000D1FCC"/>
    <w:rsid w:val="000D436D"/>
    <w:rsid w:val="000D51FE"/>
    <w:rsid w:val="000D6E2F"/>
    <w:rsid w:val="000D718B"/>
    <w:rsid w:val="000D7982"/>
    <w:rsid w:val="000E0B71"/>
    <w:rsid w:val="000E0CB6"/>
    <w:rsid w:val="000E1B7C"/>
    <w:rsid w:val="000E33EA"/>
    <w:rsid w:val="000E4727"/>
    <w:rsid w:val="000E4D1C"/>
    <w:rsid w:val="000E55B4"/>
    <w:rsid w:val="000E59C1"/>
    <w:rsid w:val="000E5FFE"/>
    <w:rsid w:val="000E6302"/>
    <w:rsid w:val="000E672B"/>
    <w:rsid w:val="000E6923"/>
    <w:rsid w:val="000F0329"/>
    <w:rsid w:val="000F0DC5"/>
    <w:rsid w:val="000F23E1"/>
    <w:rsid w:val="000F2A64"/>
    <w:rsid w:val="000F2DC1"/>
    <w:rsid w:val="000F4CE9"/>
    <w:rsid w:val="000F501B"/>
    <w:rsid w:val="000F5380"/>
    <w:rsid w:val="000F62AF"/>
    <w:rsid w:val="000F6B10"/>
    <w:rsid w:val="000F6D7C"/>
    <w:rsid w:val="00102556"/>
    <w:rsid w:val="0010376E"/>
    <w:rsid w:val="00104D65"/>
    <w:rsid w:val="00104E6B"/>
    <w:rsid w:val="00105C4D"/>
    <w:rsid w:val="00105D3A"/>
    <w:rsid w:val="001075E0"/>
    <w:rsid w:val="00107741"/>
    <w:rsid w:val="00107AC9"/>
    <w:rsid w:val="00110762"/>
    <w:rsid w:val="00111184"/>
    <w:rsid w:val="001123BB"/>
    <w:rsid w:val="00112A2E"/>
    <w:rsid w:val="001131E0"/>
    <w:rsid w:val="00117953"/>
    <w:rsid w:val="00120523"/>
    <w:rsid w:val="00120A2B"/>
    <w:rsid w:val="00121616"/>
    <w:rsid w:val="001219AB"/>
    <w:rsid w:val="00122578"/>
    <w:rsid w:val="00123C10"/>
    <w:rsid w:val="0012482E"/>
    <w:rsid w:val="00124A16"/>
    <w:rsid w:val="001251A5"/>
    <w:rsid w:val="001256BC"/>
    <w:rsid w:val="001261AA"/>
    <w:rsid w:val="00126E0A"/>
    <w:rsid w:val="00127A98"/>
    <w:rsid w:val="00130906"/>
    <w:rsid w:val="00133C91"/>
    <w:rsid w:val="00133EC3"/>
    <w:rsid w:val="0013670D"/>
    <w:rsid w:val="00136B97"/>
    <w:rsid w:val="00137A51"/>
    <w:rsid w:val="00137C81"/>
    <w:rsid w:val="00137FF7"/>
    <w:rsid w:val="0014015D"/>
    <w:rsid w:val="00140909"/>
    <w:rsid w:val="001409BD"/>
    <w:rsid w:val="001440E0"/>
    <w:rsid w:val="001501A5"/>
    <w:rsid w:val="00150C81"/>
    <w:rsid w:val="001517AB"/>
    <w:rsid w:val="00152922"/>
    <w:rsid w:val="00152CF4"/>
    <w:rsid w:val="00154E95"/>
    <w:rsid w:val="0015561E"/>
    <w:rsid w:val="00156DBA"/>
    <w:rsid w:val="00156EE2"/>
    <w:rsid w:val="00157598"/>
    <w:rsid w:val="001579FC"/>
    <w:rsid w:val="001600F9"/>
    <w:rsid w:val="001626D5"/>
    <w:rsid w:val="00165B3F"/>
    <w:rsid w:val="00166A28"/>
    <w:rsid w:val="001677BF"/>
    <w:rsid w:val="00167A1F"/>
    <w:rsid w:val="00167EE1"/>
    <w:rsid w:val="00171885"/>
    <w:rsid w:val="00172FA2"/>
    <w:rsid w:val="001738E0"/>
    <w:rsid w:val="00173CFF"/>
    <w:rsid w:val="001740FA"/>
    <w:rsid w:val="00174620"/>
    <w:rsid w:val="001747B3"/>
    <w:rsid w:val="001747C9"/>
    <w:rsid w:val="00174856"/>
    <w:rsid w:val="00174B3C"/>
    <w:rsid w:val="00175FC0"/>
    <w:rsid w:val="00176341"/>
    <w:rsid w:val="0017667B"/>
    <w:rsid w:val="00177131"/>
    <w:rsid w:val="00181255"/>
    <w:rsid w:val="00181875"/>
    <w:rsid w:val="00181EDE"/>
    <w:rsid w:val="001821C1"/>
    <w:rsid w:val="00184FCA"/>
    <w:rsid w:val="00185967"/>
    <w:rsid w:val="00185CC3"/>
    <w:rsid w:val="00186131"/>
    <w:rsid w:val="0018658B"/>
    <w:rsid w:val="001868F7"/>
    <w:rsid w:val="00186BCA"/>
    <w:rsid w:val="00190C91"/>
    <w:rsid w:val="00191764"/>
    <w:rsid w:val="00191B9D"/>
    <w:rsid w:val="00192740"/>
    <w:rsid w:val="0019362A"/>
    <w:rsid w:val="00193E62"/>
    <w:rsid w:val="00194741"/>
    <w:rsid w:val="0019482F"/>
    <w:rsid w:val="00195B9C"/>
    <w:rsid w:val="00196C47"/>
    <w:rsid w:val="001973DC"/>
    <w:rsid w:val="001A03A1"/>
    <w:rsid w:val="001A061C"/>
    <w:rsid w:val="001A0838"/>
    <w:rsid w:val="001A3D42"/>
    <w:rsid w:val="001A414D"/>
    <w:rsid w:val="001A42FC"/>
    <w:rsid w:val="001A6EBC"/>
    <w:rsid w:val="001A7927"/>
    <w:rsid w:val="001A7936"/>
    <w:rsid w:val="001A7AF6"/>
    <w:rsid w:val="001B01AA"/>
    <w:rsid w:val="001B0C03"/>
    <w:rsid w:val="001B14EA"/>
    <w:rsid w:val="001B1787"/>
    <w:rsid w:val="001B1C67"/>
    <w:rsid w:val="001B1C6D"/>
    <w:rsid w:val="001B25E7"/>
    <w:rsid w:val="001B36F5"/>
    <w:rsid w:val="001B4BA0"/>
    <w:rsid w:val="001B5759"/>
    <w:rsid w:val="001B5C35"/>
    <w:rsid w:val="001B68E8"/>
    <w:rsid w:val="001B7D0F"/>
    <w:rsid w:val="001C1465"/>
    <w:rsid w:val="001C21DB"/>
    <w:rsid w:val="001C2AE2"/>
    <w:rsid w:val="001C3E9D"/>
    <w:rsid w:val="001C4691"/>
    <w:rsid w:val="001C59BA"/>
    <w:rsid w:val="001C5F6F"/>
    <w:rsid w:val="001C5F7F"/>
    <w:rsid w:val="001C661E"/>
    <w:rsid w:val="001C79F3"/>
    <w:rsid w:val="001C7DD0"/>
    <w:rsid w:val="001D0802"/>
    <w:rsid w:val="001D0EB8"/>
    <w:rsid w:val="001D24D5"/>
    <w:rsid w:val="001D2DEE"/>
    <w:rsid w:val="001D4A6A"/>
    <w:rsid w:val="001D4A9F"/>
    <w:rsid w:val="001D57E0"/>
    <w:rsid w:val="001D703D"/>
    <w:rsid w:val="001D79FF"/>
    <w:rsid w:val="001E1E2C"/>
    <w:rsid w:val="001E2C47"/>
    <w:rsid w:val="001E5088"/>
    <w:rsid w:val="001E50E9"/>
    <w:rsid w:val="001E6E33"/>
    <w:rsid w:val="001E73FF"/>
    <w:rsid w:val="001E7C28"/>
    <w:rsid w:val="001F1639"/>
    <w:rsid w:val="001F1B71"/>
    <w:rsid w:val="001F1CEE"/>
    <w:rsid w:val="001F3FC6"/>
    <w:rsid w:val="001F4061"/>
    <w:rsid w:val="001F419F"/>
    <w:rsid w:val="001F4F35"/>
    <w:rsid w:val="001F507C"/>
    <w:rsid w:val="001F7393"/>
    <w:rsid w:val="001F7941"/>
    <w:rsid w:val="001F79FD"/>
    <w:rsid w:val="00202032"/>
    <w:rsid w:val="00202113"/>
    <w:rsid w:val="00202651"/>
    <w:rsid w:val="002028AB"/>
    <w:rsid w:val="00202938"/>
    <w:rsid w:val="00202AC2"/>
    <w:rsid w:val="0020473D"/>
    <w:rsid w:val="00204D95"/>
    <w:rsid w:val="00207630"/>
    <w:rsid w:val="00210251"/>
    <w:rsid w:val="00212ADA"/>
    <w:rsid w:val="0021391C"/>
    <w:rsid w:val="002150A8"/>
    <w:rsid w:val="00215C99"/>
    <w:rsid w:val="00216CDF"/>
    <w:rsid w:val="00217E96"/>
    <w:rsid w:val="00221170"/>
    <w:rsid w:val="00221D9E"/>
    <w:rsid w:val="00221F56"/>
    <w:rsid w:val="00222FC9"/>
    <w:rsid w:val="00224F83"/>
    <w:rsid w:val="002253A0"/>
    <w:rsid w:val="00225922"/>
    <w:rsid w:val="00225A74"/>
    <w:rsid w:val="00225FC4"/>
    <w:rsid w:val="002277B0"/>
    <w:rsid w:val="00230137"/>
    <w:rsid w:val="002309BA"/>
    <w:rsid w:val="0023153D"/>
    <w:rsid w:val="002316CB"/>
    <w:rsid w:val="00233131"/>
    <w:rsid w:val="00233360"/>
    <w:rsid w:val="00233899"/>
    <w:rsid w:val="00233C43"/>
    <w:rsid w:val="00233F8E"/>
    <w:rsid w:val="00236B80"/>
    <w:rsid w:val="0024000B"/>
    <w:rsid w:val="00240778"/>
    <w:rsid w:val="0024215E"/>
    <w:rsid w:val="00242470"/>
    <w:rsid w:val="00242886"/>
    <w:rsid w:val="002429E7"/>
    <w:rsid w:val="00242A02"/>
    <w:rsid w:val="00242D4E"/>
    <w:rsid w:val="0024317B"/>
    <w:rsid w:val="00243197"/>
    <w:rsid w:val="0024357D"/>
    <w:rsid w:val="002436F1"/>
    <w:rsid w:val="0024549C"/>
    <w:rsid w:val="002455F6"/>
    <w:rsid w:val="002464EC"/>
    <w:rsid w:val="002465F1"/>
    <w:rsid w:val="00250017"/>
    <w:rsid w:val="002508C2"/>
    <w:rsid w:val="00250FE3"/>
    <w:rsid w:val="002519AD"/>
    <w:rsid w:val="0025274C"/>
    <w:rsid w:val="00252867"/>
    <w:rsid w:val="0025304A"/>
    <w:rsid w:val="00254340"/>
    <w:rsid w:val="002559E6"/>
    <w:rsid w:val="00260AF8"/>
    <w:rsid w:val="00260E6C"/>
    <w:rsid w:val="00262C8E"/>
    <w:rsid w:val="00264600"/>
    <w:rsid w:val="0026533E"/>
    <w:rsid w:val="00265898"/>
    <w:rsid w:val="00265C61"/>
    <w:rsid w:val="002672F8"/>
    <w:rsid w:val="00267B61"/>
    <w:rsid w:val="00270533"/>
    <w:rsid w:val="00270535"/>
    <w:rsid w:val="00270A81"/>
    <w:rsid w:val="00270FE5"/>
    <w:rsid w:val="00271379"/>
    <w:rsid w:val="00271E12"/>
    <w:rsid w:val="00272FA6"/>
    <w:rsid w:val="00273CD9"/>
    <w:rsid w:val="00274D71"/>
    <w:rsid w:val="00275230"/>
    <w:rsid w:val="002752E9"/>
    <w:rsid w:val="00275A12"/>
    <w:rsid w:val="00275CA5"/>
    <w:rsid w:val="00276CE2"/>
    <w:rsid w:val="00277268"/>
    <w:rsid w:val="00277BF4"/>
    <w:rsid w:val="0028017E"/>
    <w:rsid w:val="00281C65"/>
    <w:rsid w:val="002828CE"/>
    <w:rsid w:val="0028323D"/>
    <w:rsid w:val="00283F62"/>
    <w:rsid w:val="00285BAC"/>
    <w:rsid w:val="00286AC8"/>
    <w:rsid w:val="00287DA0"/>
    <w:rsid w:val="002903E2"/>
    <w:rsid w:val="00290535"/>
    <w:rsid w:val="00290893"/>
    <w:rsid w:val="00291713"/>
    <w:rsid w:val="002922D8"/>
    <w:rsid w:val="00293F98"/>
    <w:rsid w:val="0029536A"/>
    <w:rsid w:val="00296393"/>
    <w:rsid w:val="002A0AFE"/>
    <w:rsid w:val="002A0B75"/>
    <w:rsid w:val="002A2E0F"/>
    <w:rsid w:val="002A334B"/>
    <w:rsid w:val="002A4030"/>
    <w:rsid w:val="002A4420"/>
    <w:rsid w:val="002A729F"/>
    <w:rsid w:val="002A7F50"/>
    <w:rsid w:val="002B07D4"/>
    <w:rsid w:val="002B0D4E"/>
    <w:rsid w:val="002B0F21"/>
    <w:rsid w:val="002B1726"/>
    <w:rsid w:val="002B22F5"/>
    <w:rsid w:val="002B254A"/>
    <w:rsid w:val="002B4041"/>
    <w:rsid w:val="002B59D2"/>
    <w:rsid w:val="002B67D6"/>
    <w:rsid w:val="002B7772"/>
    <w:rsid w:val="002C18B0"/>
    <w:rsid w:val="002C1B26"/>
    <w:rsid w:val="002C333E"/>
    <w:rsid w:val="002C3977"/>
    <w:rsid w:val="002C497B"/>
    <w:rsid w:val="002C4C6B"/>
    <w:rsid w:val="002C525D"/>
    <w:rsid w:val="002C53F9"/>
    <w:rsid w:val="002C563E"/>
    <w:rsid w:val="002C5E6E"/>
    <w:rsid w:val="002C5FA0"/>
    <w:rsid w:val="002C62DF"/>
    <w:rsid w:val="002C6A8C"/>
    <w:rsid w:val="002C7EB9"/>
    <w:rsid w:val="002D0843"/>
    <w:rsid w:val="002D0CD9"/>
    <w:rsid w:val="002D128D"/>
    <w:rsid w:val="002D17F1"/>
    <w:rsid w:val="002D2E42"/>
    <w:rsid w:val="002D3904"/>
    <w:rsid w:val="002D4EEA"/>
    <w:rsid w:val="002D5387"/>
    <w:rsid w:val="002D59BF"/>
    <w:rsid w:val="002D5A74"/>
    <w:rsid w:val="002D6C48"/>
    <w:rsid w:val="002D7CA6"/>
    <w:rsid w:val="002E101E"/>
    <w:rsid w:val="002E178D"/>
    <w:rsid w:val="002E19C5"/>
    <w:rsid w:val="002E1ABB"/>
    <w:rsid w:val="002E2CCC"/>
    <w:rsid w:val="002E40D3"/>
    <w:rsid w:val="002E460C"/>
    <w:rsid w:val="002E65D0"/>
    <w:rsid w:val="002E7949"/>
    <w:rsid w:val="002F114C"/>
    <w:rsid w:val="002F1DBD"/>
    <w:rsid w:val="002F22C5"/>
    <w:rsid w:val="002F2441"/>
    <w:rsid w:val="002F3A9F"/>
    <w:rsid w:val="002F4E21"/>
    <w:rsid w:val="002F558D"/>
    <w:rsid w:val="002F68A5"/>
    <w:rsid w:val="002F79F0"/>
    <w:rsid w:val="003001D2"/>
    <w:rsid w:val="0030272F"/>
    <w:rsid w:val="00306179"/>
    <w:rsid w:val="00306DCB"/>
    <w:rsid w:val="003071F6"/>
    <w:rsid w:val="00307913"/>
    <w:rsid w:val="00307E93"/>
    <w:rsid w:val="00310887"/>
    <w:rsid w:val="0031204C"/>
    <w:rsid w:val="003136C9"/>
    <w:rsid w:val="00314BED"/>
    <w:rsid w:val="00314F00"/>
    <w:rsid w:val="003153EC"/>
    <w:rsid w:val="00315468"/>
    <w:rsid w:val="00315C28"/>
    <w:rsid w:val="00315F7A"/>
    <w:rsid w:val="0031691E"/>
    <w:rsid w:val="00316CB4"/>
    <w:rsid w:val="00317014"/>
    <w:rsid w:val="003170DE"/>
    <w:rsid w:val="00317145"/>
    <w:rsid w:val="0031790E"/>
    <w:rsid w:val="00320D9A"/>
    <w:rsid w:val="00320EA3"/>
    <w:rsid w:val="0032158E"/>
    <w:rsid w:val="00321851"/>
    <w:rsid w:val="003224BA"/>
    <w:rsid w:val="00322EF8"/>
    <w:rsid w:val="00323587"/>
    <w:rsid w:val="00323BB2"/>
    <w:rsid w:val="003254BE"/>
    <w:rsid w:val="0032702D"/>
    <w:rsid w:val="0033067F"/>
    <w:rsid w:val="0033176F"/>
    <w:rsid w:val="003321FD"/>
    <w:rsid w:val="0033238C"/>
    <w:rsid w:val="00332CEB"/>
    <w:rsid w:val="003333A5"/>
    <w:rsid w:val="003335F6"/>
    <w:rsid w:val="00333716"/>
    <w:rsid w:val="003369B2"/>
    <w:rsid w:val="00336B34"/>
    <w:rsid w:val="0033734A"/>
    <w:rsid w:val="00337367"/>
    <w:rsid w:val="00340ACB"/>
    <w:rsid w:val="00341093"/>
    <w:rsid w:val="0034338A"/>
    <w:rsid w:val="00343924"/>
    <w:rsid w:val="00343F43"/>
    <w:rsid w:val="00344C01"/>
    <w:rsid w:val="003452F5"/>
    <w:rsid w:val="00345C32"/>
    <w:rsid w:val="00345F2F"/>
    <w:rsid w:val="00346000"/>
    <w:rsid w:val="003465C0"/>
    <w:rsid w:val="00350961"/>
    <w:rsid w:val="00350988"/>
    <w:rsid w:val="00350DAE"/>
    <w:rsid w:val="00351E69"/>
    <w:rsid w:val="00352152"/>
    <w:rsid w:val="00352255"/>
    <w:rsid w:val="0035249C"/>
    <w:rsid w:val="0035341B"/>
    <w:rsid w:val="003605B2"/>
    <w:rsid w:val="00360C5A"/>
    <w:rsid w:val="00361014"/>
    <w:rsid w:val="003611C1"/>
    <w:rsid w:val="00363601"/>
    <w:rsid w:val="003638D1"/>
    <w:rsid w:val="0036418E"/>
    <w:rsid w:val="003648E2"/>
    <w:rsid w:val="00365267"/>
    <w:rsid w:val="003663B8"/>
    <w:rsid w:val="0037093B"/>
    <w:rsid w:val="00370FBF"/>
    <w:rsid w:val="0037163D"/>
    <w:rsid w:val="00371AAC"/>
    <w:rsid w:val="003727A4"/>
    <w:rsid w:val="00372E92"/>
    <w:rsid w:val="00373F82"/>
    <w:rsid w:val="003744BC"/>
    <w:rsid w:val="003756B9"/>
    <w:rsid w:val="00376DB9"/>
    <w:rsid w:val="00377C59"/>
    <w:rsid w:val="0038203F"/>
    <w:rsid w:val="00383ABF"/>
    <w:rsid w:val="00384153"/>
    <w:rsid w:val="00384B2E"/>
    <w:rsid w:val="00384E53"/>
    <w:rsid w:val="0038508F"/>
    <w:rsid w:val="00386CD2"/>
    <w:rsid w:val="00390518"/>
    <w:rsid w:val="003914F7"/>
    <w:rsid w:val="00391DAD"/>
    <w:rsid w:val="00392240"/>
    <w:rsid w:val="0039273B"/>
    <w:rsid w:val="00392F47"/>
    <w:rsid w:val="0039316C"/>
    <w:rsid w:val="003943B2"/>
    <w:rsid w:val="00394471"/>
    <w:rsid w:val="003964A9"/>
    <w:rsid w:val="00397169"/>
    <w:rsid w:val="00397B8E"/>
    <w:rsid w:val="003A0205"/>
    <w:rsid w:val="003A05DF"/>
    <w:rsid w:val="003A0FE3"/>
    <w:rsid w:val="003A2456"/>
    <w:rsid w:val="003A3F60"/>
    <w:rsid w:val="003A48F3"/>
    <w:rsid w:val="003A4C18"/>
    <w:rsid w:val="003A6CD8"/>
    <w:rsid w:val="003A78B2"/>
    <w:rsid w:val="003B2210"/>
    <w:rsid w:val="003B4194"/>
    <w:rsid w:val="003B4B8F"/>
    <w:rsid w:val="003B4C66"/>
    <w:rsid w:val="003B5120"/>
    <w:rsid w:val="003B53F0"/>
    <w:rsid w:val="003B5467"/>
    <w:rsid w:val="003B57A5"/>
    <w:rsid w:val="003B5A57"/>
    <w:rsid w:val="003B6F6C"/>
    <w:rsid w:val="003C003E"/>
    <w:rsid w:val="003C05FD"/>
    <w:rsid w:val="003C0B2D"/>
    <w:rsid w:val="003C246D"/>
    <w:rsid w:val="003C3EBA"/>
    <w:rsid w:val="003C5830"/>
    <w:rsid w:val="003C68F8"/>
    <w:rsid w:val="003C69DB"/>
    <w:rsid w:val="003C6D4A"/>
    <w:rsid w:val="003C733F"/>
    <w:rsid w:val="003D023D"/>
    <w:rsid w:val="003D060C"/>
    <w:rsid w:val="003D10DF"/>
    <w:rsid w:val="003D112D"/>
    <w:rsid w:val="003D2455"/>
    <w:rsid w:val="003D2C07"/>
    <w:rsid w:val="003D406B"/>
    <w:rsid w:val="003D4593"/>
    <w:rsid w:val="003D4BA1"/>
    <w:rsid w:val="003D4C56"/>
    <w:rsid w:val="003D4DC4"/>
    <w:rsid w:val="003D4DCE"/>
    <w:rsid w:val="003D6912"/>
    <w:rsid w:val="003D69F5"/>
    <w:rsid w:val="003E1845"/>
    <w:rsid w:val="003E1D5D"/>
    <w:rsid w:val="003E31AD"/>
    <w:rsid w:val="003E3C0C"/>
    <w:rsid w:val="003E476F"/>
    <w:rsid w:val="003E4AB8"/>
    <w:rsid w:val="003E5345"/>
    <w:rsid w:val="003E55B4"/>
    <w:rsid w:val="003E5DFD"/>
    <w:rsid w:val="003E5E34"/>
    <w:rsid w:val="003E7613"/>
    <w:rsid w:val="003F1D66"/>
    <w:rsid w:val="003F2991"/>
    <w:rsid w:val="003F2FF6"/>
    <w:rsid w:val="003F3A5E"/>
    <w:rsid w:val="003F6980"/>
    <w:rsid w:val="003F6AE9"/>
    <w:rsid w:val="003F7056"/>
    <w:rsid w:val="003F7D34"/>
    <w:rsid w:val="004007D9"/>
    <w:rsid w:val="00400A78"/>
    <w:rsid w:val="0040185D"/>
    <w:rsid w:val="00401F47"/>
    <w:rsid w:val="004023F2"/>
    <w:rsid w:val="00403298"/>
    <w:rsid w:val="00403706"/>
    <w:rsid w:val="00403809"/>
    <w:rsid w:val="00403E4B"/>
    <w:rsid w:val="00403E77"/>
    <w:rsid w:val="00403F76"/>
    <w:rsid w:val="0040477B"/>
    <w:rsid w:val="004055FB"/>
    <w:rsid w:val="00405D99"/>
    <w:rsid w:val="00405D9B"/>
    <w:rsid w:val="00406516"/>
    <w:rsid w:val="00411CDF"/>
    <w:rsid w:val="00412AE3"/>
    <w:rsid w:val="00413852"/>
    <w:rsid w:val="00414F1D"/>
    <w:rsid w:val="0041573C"/>
    <w:rsid w:val="00416004"/>
    <w:rsid w:val="00421D7C"/>
    <w:rsid w:val="004260E1"/>
    <w:rsid w:val="00426C4D"/>
    <w:rsid w:val="004304A5"/>
    <w:rsid w:val="00430656"/>
    <w:rsid w:val="00430B73"/>
    <w:rsid w:val="00430C6D"/>
    <w:rsid w:val="004325C6"/>
    <w:rsid w:val="00432977"/>
    <w:rsid w:val="00432D7E"/>
    <w:rsid w:val="00432E0C"/>
    <w:rsid w:val="00432F51"/>
    <w:rsid w:val="004335D6"/>
    <w:rsid w:val="00433AB4"/>
    <w:rsid w:val="00434A03"/>
    <w:rsid w:val="00435D61"/>
    <w:rsid w:val="00435EEF"/>
    <w:rsid w:val="00436590"/>
    <w:rsid w:val="00436A6D"/>
    <w:rsid w:val="00436C2C"/>
    <w:rsid w:val="0043766B"/>
    <w:rsid w:val="0044001F"/>
    <w:rsid w:val="00441326"/>
    <w:rsid w:val="00441EA6"/>
    <w:rsid w:val="0044207B"/>
    <w:rsid w:val="004425DD"/>
    <w:rsid w:val="0044290E"/>
    <w:rsid w:val="00442977"/>
    <w:rsid w:val="0044323F"/>
    <w:rsid w:val="004433F4"/>
    <w:rsid w:val="0044624E"/>
    <w:rsid w:val="00446252"/>
    <w:rsid w:val="00446591"/>
    <w:rsid w:val="00447443"/>
    <w:rsid w:val="00447FE3"/>
    <w:rsid w:val="00450023"/>
    <w:rsid w:val="00450ADE"/>
    <w:rsid w:val="00450E4C"/>
    <w:rsid w:val="004516F6"/>
    <w:rsid w:val="00454BBF"/>
    <w:rsid w:val="004550ED"/>
    <w:rsid w:val="0045550A"/>
    <w:rsid w:val="00455AB6"/>
    <w:rsid w:val="0045653F"/>
    <w:rsid w:val="00456EEE"/>
    <w:rsid w:val="00460518"/>
    <w:rsid w:val="00460B45"/>
    <w:rsid w:val="00460BC0"/>
    <w:rsid w:val="00461ECA"/>
    <w:rsid w:val="00462004"/>
    <w:rsid w:val="004625F8"/>
    <w:rsid w:val="00463A1C"/>
    <w:rsid w:val="00463AD1"/>
    <w:rsid w:val="00464FC6"/>
    <w:rsid w:val="00465059"/>
    <w:rsid w:val="00465230"/>
    <w:rsid w:val="004657CC"/>
    <w:rsid w:val="00466613"/>
    <w:rsid w:val="00466CA7"/>
    <w:rsid w:val="00467747"/>
    <w:rsid w:val="00470278"/>
    <w:rsid w:val="004702C7"/>
    <w:rsid w:val="0047179B"/>
    <w:rsid w:val="004726FD"/>
    <w:rsid w:val="00474DCB"/>
    <w:rsid w:val="00475060"/>
    <w:rsid w:val="004758EF"/>
    <w:rsid w:val="004759A1"/>
    <w:rsid w:val="0047669E"/>
    <w:rsid w:val="00476966"/>
    <w:rsid w:val="004815BB"/>
    <w:rsid w:val="00484D8D"/>
    <w:rsid w:val="00484E0C"/>
    <w:rsid w:val="004851BB"/>
    <w:rsid w:val="004857F0"/>
    <w:rsid w:val="00485E8A"/>
    <w:rsid w:val="00486176"/>
    <w:rsid w:val="00487D39"/>
    <w:rsid w:val="00487D56"/>
    <w:rsid w:val="004920CA"/>
    <w:rsid w:val="004928B7"/>
    <w:rsid w:val="0049365E"/>
    <w:rsid w:val="004937B1"/>
    <w:rsid w:val="004940D5"/>
    <w:rsid w:val="0049418E"/>
    <w:rsid w:val="0049436F"/>
    <w:rsid w:val="00494C68"/>
    <w:rsid w:val="00494D79"/>
    <w:rsid w:val="00496094"/>
    <w:rsid w:val="00496265"/>
    <w:rsid w:val="00496509"/>
    <w:rsid w:val="00496940"/>
    <w:rsid w:val="00496A26"/>
    <w:rsid w:val="00496D02"/>
    <w:rsid w:val="00497EAA"/>
    <w:rsid w:val="004A110F"/>
    <w:rsid w:val="004A1B2B"/>
    <w:rsid w:val="004A1E76"/>
    <w:rsid w:val="004A282E"/>
    <w:rsid w:val="004A2ADC"/>
    <w:rsid w:val="004A34B2"/>
    <w:rsid w:val="004A369D"/>
    <w:rsid w:val="004A397C"/>
    <w:rsid w:val="004A3A9D"/>
    <w:rsid w:val="004A4950"/>
    <w:rsid w:val="004A5F11"/>
    <w:rsid w:val="004A6003"/>
    <w:rsid w:val="004A60B2"/>
    <w:rsid w:val="004A7FB8"/>
    <w:rsid w:val="004B000F"/>
    <w:rsid w:val="004B0E51"/>
    <w:rsid w:val="004B0E95"/>
    <w:rsid w:val="004B16CD"/>
    <w:rsid w:val="004B20F2"/>
    <w:rsid w:val="004B38AB"/>
    <w:rsid w:val="004B4582"/>
    <w:rsid w:val="004B519D"/>
    <w:rsid w:val="004B5C47"/>
    <w:rsid w:val="004B5DAA"/>
    <w:rsid w:val="004B5ECA"/>
    <w:rsid w:val="004B6D9D"/>
    <w:rsid w:val="004B7504"/>
    <w:rsid w:val="004B7FD3"/>
    <w:rsid w:val="004C012D"/>
    <w:rsid w:val="004C02C2"/>
    <w:rsid w:val="004C1B9A"/>
    <w:rsid w:val="004C2D3C"/>
    <w:rsid w:val="004C36B0"/>
    <w:rsid w:val="004C679B"/>
    <w:rsid w:val="004C7F60"/>
    <w:rsid w:val="004D179A"/>
    <w:rsid w:val="004D1802"/>
    <w:rsid w:val="004D2390"/>
    <w:rsid w:val="004D6940"/>
    <w:rsid w:val="004D6E83"/>
    <w:rsid w:val="004D7928"/>
    <w:rsid w:val="004D7EB4"/>
    <w:rsid w:val="004E0494"/>
    <w:rsid w:val="004E0E2E"/>
    <w:rsid w:val="004E2A4D"/>
    <w:rsid w:val="004E33B2"/>
    <w:rsid w:val="004E4118"/>
    <w:rsid w:val="004E416F"/>
    <w:rsid w:val="004E4D56"/>
    <w:rsid w:val="004E4ED2"/>
    <w:rsid w:val="004E55FC"/>
    <w:rsid w:val="004E5C7C"/>
    <w:rsid w:val="004E5D0D"/>
    <w:rsid w:val="004E5E16"/>
    <w:rsid w:val="004E60B6"/>
    <w:rsid w:val="004E6511"/>
    <w:rsid w:val="004E7C04"/>
    <w:rsid w:val="004F16BB"/>
    <w:rsid w:val="004F17D2"/>
    <w:rsid w:val="004F1CF9"/>
    <w:rsid w:val="004F1D24"/>
    <w:rsid w:val="004F1FEC"/>
    <w:rsid w:val="004F3132"/>
    <w:rsid w:val="004F4077"/>
    <w:rsid w:val="004F48F5"/>
    <w:rsid w:val="004F4D06"/>
    <w:rsid w:val="004F5A94"/>
    <w:rsid w:val="004F62DB"/>
    <w:rsid w:val="004F6C14"/>
    <w:rsid w:val="004F7428"/>
    <w:rsid w:val="00501A9C"/>
    <w:rsid w:val="00502C39"/>
    <w:rsid w:val="005030F5"/>
    <w:rsid w:val="00504A6E"/>
    <w:rsid w:val="00504C75"/>
    <w:rsid w:val="0050568A"/>
    <w:rsid w:val="00505E5F"/>
    <w:rsid w:val="0050711F"/>
    <w:rsid w:val="00513A4A"/>
    <w:rsid w:val="00513D0C"/>
    <w:rsid w:val="005143CE"/>
    <w:rsid w:val="005158EA"/>
    <w:rsid w:val="005164DC"/>
    <w:rsid w:val="005201CD"/>
    <w:rsid w:val="005216A4"/>
    <w:rsid w:val="00522C21"/>
    <w:rsid w:val="00523598"/>
    <w:rsid w:val="005260A1"/>
    <w:rsid w:val="00527253"/>
    <w:rsid w:val="0052796C"/>
    <w:rsid w:val="00527A42"/>
    <w:rsid w:val="00530390"/>
    <w:rsid w:val="005312D6"/>
    <w:rsid w:val="005320AF"/>
    <w:rsid w:val="00534E16"/>
    <w:rsid w:val="00534FEC"/>
    <w:rsid w:val="00535ED5"/>
    <w:rsid w:val="0053688B"/>
    <w:rsid w:val="005368C1"/>
    <w:rsid w:val="00536CA4"/>
    <w:rsid w:val="005377AD"/>
    <w:rsid w:val="00537CE8"/>
    <w:rsid w:val="0054011B"/>
    <w:rsid w:val="00541788"/>
    <w:rsid w:val="00541F79"/>
    <w:rsid w:val="00541FC5"/>
    <w:rsid w:val="00542AF8"/>
    <w:rsid w:val="00543916"/>
    <w:rsid w:val="00543FC8"/>
    <w:rsid w:val="00545D3A"/>
    <w:rsid w:val="00546F5C"/>
    <w:rsid w:val="005519CF"/>
    <w:rsid w:val="005522BA"/>
    <w:rsid w:val="005524E0"/>
    <w:rsid w:val="0055259E"/>
    <w:rsid w:val="00552BC4"/>
    <w:rsid w:val="00552E51"/>
    <w:rsid w:val="005542D4"/>
    <w:rsid w:val="00554667"/>
    <w:rsid w:val="00555233"/>
    <w:rsid w:val="0055660D"/>
    <w:rsid w:val="005567EF"/>
    <w:rsid w:val="0055736A"/>
    <w:rsid w:val="00557517"/>
    <w:rsid w:val="00557E97"/>
    <w:rsid w:val="005610AA"/>
    <w:rsid w:val="00561C5F"/>
    <w:rsid w:val="00562C19"/>
    <w:rsid w:val="0056360C"/>
    <w:rsid w:val="0056368A"/>
    <w:rsid w:val="00563765"/>
    <w:rsid w:val="005640A8"/>
    <w:rsid w:val="00564923"/>
    <w:rsid w:val="00564C28"/>
    <w:rsid w:val="00564CC0"/>
    <w:rsid w:val="00564F40"/>
    <w:rsid w:val="00565B26"/>
    <w:rsid w:val="00566CB3"/>
    <w:rsid w:val="0056728C"/>
    <w:rsid w:val="00567474"/>
    <w:rsid w:val="005679E7"/>
    <w:rsid w:val="0057196C"/>
    <w:rsid w:val="00571A9B"/>
    <w:rsid w:val="00571B39"/>
    <w:rsid w:val="00571E88"/>
    <w:rsid w:val="005720E4"/>
    <w:rsid w:val="00573B02"/>
    <w:rsid w:val="00575B57"/>
    <w:rsid w:val="00576003"/>
    <w:rsid w:val="0057625E"/>
    <w:rsid w:val="0057627C"/>
    <w:rsid w:val="005764D9"/>
    <w:rsid w:val="005765B7"/>
    <w:rsid w:val="005770A5"/>
    <w:rsid w:val="005776FB"/>
    <w:rsid w:val="005806E7"/>
    <w:rsid w:val="0058091B"/>
    <w:rsid w:val="00580FD8"/>
    <w:rsid w:val="00581A8A"/>
    <w:rsid w:val="00581AD9"/>
    <w:rsid w:val="00581AFB"/>
    <w:rsid w:val="00581BF6"/>
    <w:rsid w:val="0058216B"/>
    <w:rsid w:val="00582736"/>
    <w:rsid w:val="0058481B"/>
    <w:rsid w:val="0058553F"/>
    <w:rsid w:val="00586335"/>
    <w:rsid w:val="00586341"/>
    <w:rsid w:val="00586E17"/>
    <w:rsid w:val="005872FF"/>
    <w:rsid w:val="00590999"/>
    <w:rsid w:val="00590B51"/>
    <w:rsid w:val="00591864"/>
    <w:rsid w:val="00591BAC"/>
    <w:rsid w:val="00591F50"/>
    <w:rsid w:val="00592BE5"/>
    <w:rsid w:val="00593434"/>
    <w:rsid w:val="00595EE4"/>
    <w:rsid w:val="00595EF3"/>
    <w:rsid w:val="00596346"/>
    <w:rsid w:val="00597237"/>
    <w:rsid w:val="00597911"/>
    <w:rsid w:val="005A0B63"/>
    <w:rsid w:val="005A1045"/>
    <w:rsid w:val="005A180D"/>
    <w:rsid w:val="005A3D47"/>
    <w:rsid w:val="005A4658"/>
    <w:rsid w:val="005A4C20"/>
    <w:rsid w:val="005A5C84"/>
    <w:rsid w:val="005A5D32"/>
    <w:rsid w:val="005B26AB"/>
    <w:rsid w:val="005B4B74"/>
    <w:rsid w:val="005B593A"/>
    <w:rsid w:val="005B637B"/>
    <w:rsid w:val="005B6B4A"/>
    <w:rsid w:val="005B6E90"/>
    <w:rsid w:val="005C0946"/>
    <w:rsid w:val="005C15C6"/>
    <w:rsid w:val="005C17C7"/>
    <w:rsid w:val="005C235E"/>
    <w:rsid w:val="005C3758"/>
    <w:rsid w:val="005C40C4"/>
    <w:rsid w:val="005C41C1"/>
    <w:rsid w:val="005C67A8"/>
    <w:rsid w:val="005C6FAA"/>
    <w:rsid w:val="005D11DC"/>
    <w:rsid w:val="005D17CC"/>
    <w:rsid w:val="005D2FDF"/>
    <w:rsid w:val="005D469B"/>
    <w:rsid w:val="005D4F4F"/>
    <w:rsid w:val="005D5115"/>
    <w:rsid w:val="005D5C61"/>
    <w:rsid w:val="005D66B3"/>
    <w:rsid w:val="005D6CAA"/>
    <w:rsid w:val="005E1990"/>
    <w:rsid w:val="005E1A6B"/>
    <w:rsid w:val="005E1B08"/>
    <w:rsid w:val="005E20CE"/>
    <w:rsid w:val="005E20D6"/>
    <w:rsid w:val="005E40F2"/>
    <w:rsid w:val="005E614E"/>
    <w:rsid w:val="005E6BBA"/>
    <w:rsid w:val="005E6D03"/>
    <w:rsid w:val="005E6E22"/>
    <w:rsid w:val="005F03A8"/>
    <w:rsid w:val="005F055F"/>
    <w:rsid w:val="005F106B"/>
    <w:rsid w:val="005F33C3"/>
    <w:rsid w:val="005F4980"/>
    <w:rsid w:val="005F4AE7"/>
    <w:rsid w:val="005F5DD5"/>
    <w:rsid w:val="005F5DEE"/>
    <w:rsid w:val="005F684D"/>
    <w:rsid w:val="005F6DFB"/>
    <w:rsid w:val="005F78E4"/>
    <w:rsid w:val="00600058"/>
    <w:rsid w:val="006003E7"/>
    <w:rsid w:val="0060177D"/>
    <w:rsid w:val="006019ED"/>
    <w:rsid w:val="00602F8C"/>
    <w:rsid w:val="00603D05"/>
    <w:rsid w:val="0060464F"/>
    <w:rsid w:val="00605261"/>
    <w:rsid w:val="00606609"/>
    <w:rsid w:val="00610736"/>
    <w:rsid w:val="00610C60"/>
    <w:rsid w:val="00611D6A"/>
    <w:rsid w:val="00613D98"/>
    <w:rsid w:val="00613DF1"/>
    <w:rsid w:val="0061545A"/>
    <w:rsid w:val="00615D66"/>
    <w:rsid w:val="00616431"/>
    <w:rsid w:val="00616710"/>
    <w:rsid w:val="00617B3C"/>
    <w:rsid w:val="00617B7E"/>
    <w:rsid w:val="00620EC1"/>
    <w:rsid w:val="00621802"/>
    <w:rsid w:val="00621C74"/>
    <w:rsid w:val="00621DA7"/>
    <w:rsid w:val="006221C8"/>
    <w:rsid w:val="00622E1E"/>
    <w:rsid w:val="00623A9A"/>
    <w:rsid w:val="006243A1"/>
    <w:rsid w:val="006247B8"/>
    <w:rsid w:val="00624E3B"/>
    <w:rsid w:val="006254EB"/>
    <w:rsid w:val="00625519"/>
    <w:rsid w:val="00626887"/>
    <w:rsid w:val="006279A5"/>
    <w:rsid w:val="0063000B"/>
    <w:rsid w:val="00630506"/>
    <w:rsid w:val="006307E6"/>
    <w:rsid w:val="00631684"/>
    <w:rsid w:val="0063276D"/>
    <w:rsid w:val="006332D5"/>
    <w:rsid w:val="0063344E"/>
    <w:rsid w:val="00633B42"/>
    <w:rsid w:val="00634812"/>
    <w:rsid w:val="00636DC9"/>
    <w:rsid w:val="00637CBE"/>
    <w:rsid w:val="00640392"/>
    <w:rsid w:val="00640EB8"/>
    <w:rsid w:val="00641647"/>
    <w:rsid w:val="0064266B"/>
    <w:rsid w:val="00644C04"/>
    <w:rsid w:val="00644DBB"/>
    <w:rsid w:val="006456FB"/>
    <w:rsid w:val="00646A23"/>
    <w:rsid w:val="006476CB"/>
    <w:rsid w:val="00647A55"/>
    <w:rsid w:val="006508C9"/>
    <w:rsid w:val="006515AF"/>
    <w:rsid w:val="00651F98"/>
    <w:rsid w:val="00652AA2"/>
    <w:rsid w:val="00652D2B"/>
    <w:rsid w:val="00652D69"/>
    <w:rsid w:val="00652E43"/>
    <w:rsid w:val="00654310"/>
    <w:rsid w:val="00656F2D"/>
    <w:rsid w:val="006576F0"/>
    <w:rsid w:val="00657ABF"/>
    <w:rsid w:val="00661C1A"/>
    <w:rsid w:val="00662782"/>
    <w:rsid w:val="00663187"/>
    <w:rsid w:val="00663429"/>
    <w:rsid w:val="006636B1"/>
    <w:rsid w:val="00663B26"/>
    <w:rsid w:val="00664947"/>
    <w:rsid w:val="00665CB3"/>
    <w:rsid w:val="00665F59"/>
    <w:rsid w:val="00666639"/>
    <w:rsid w:val="006669A2"/>
    <w:rsid w:val="00667589"/>
    <w:rsid w:val="0067074F"/>
    <w:rsid w:val="00670B4E"/>
    <w:rsid w:val="00672745"/>
    <w:rsid w:val="006738F4"/>
    <w:rsid w:val="006747BD"/>
    <w:rsid w:val="00674B55"/>
    <w:rsid w:val="00675752"/>
    <w:rsid w:val="00675F92"/>
    <w:rsid w:val="00676C98"/>
    <w:rsid w:val="00684472"/>
    <w:rsid w:val="00684F7A"/>
    <w:rsid w:val="00685231"/>
    <w:rsid w:val="0068527E"/>
    <w:rsid w:val="0068761E"/>
    <w:rsid w:val="006876C6"/>
    <w:rsid w:val="006877C3"/>
    <w:rsid w:val="006915F5"/>
    <w:rsid w:val="0069306C"/>
    <w:rsid w:val="00693415"/>
    <w:rsid w:val="00693F84"/>
    <w:rsid w:val="006941BA"/>
    <w:rsid w:val="0069428D"/>
    <w:rsid w:val="006951C0"/>
    <w:rsid w:val="0069593B"/>
    <w:rsid w:val="00695C9C"/>
    <w:rsid w:val="0069670D"/>
    <w:rsid w:val="006968CE"/>
    <w:rsid w:val="006A00E1"/>
    <w:rsid w:val="006A02EC"/>
    <w:rsid w:val="006A1AA4"/>
    <w:rsid w:val="006A288A"/>
    <w:rsid w:val="006A2CC7"/>
    <w:rsid w:val="006A2E39"/>
    <w:rsid w:val="006A2FB2"/>
    <w:rsid w:val="006A3B96"/>
    <w:rsid w:val="006A5218"/>
    <w:rsid w:val="006A5A4C"/>
    <w:rsid w:val="006A6757"/>
    <w:rsid w:val="006A6CF4"/>
    <w:rsid w:val="006B30BF"/>
    <w:rsid w:val="006B4626"/>
    <w:rsid w:val="006B5336"/>
    <w:rsid w:val="006B5634"/>
    <w:rsid w:val="006B62F3"/>
    <w:rsid w:val="006B6403"/>
    <w:rsid w:val="006B66F6"/>
    <w:rsid w:val="006B71DB"/>
    <w:rsid w:val="006B751E"/>
    <w:rsid w:val="006C0771"/>
    <w:rsid w:val="006C0F1D"/>
    <w:rsid w:val="006C1A4F"/>
    <w:rsid w:val="006C1CAD"/>
    <w:rsid w:val="006C279C"/>
    <w:rsid w:val="006C2AE5"/>
    <w:rsid w:val="006C3B8B"/>
    <w:rsid w:val="006C523F"/>
    <w:rsid w:val="006C5594"/>
    <w:rsid w:val="006C6149"/>
    <w:rsid w:val="006C6397"/>
    <w:rsid w:val="006C7B1B"/>
    <w:rsid w:val="006D3ADC"/>
    <w:rsid w:val="006D44C5"/>
    <w:rsid w:val="006D4B18"/>
    <w:rsid w:val="006D63BC"/>
    <w:rsid w:val="006D65AE"/>
    <w:rsid w:val="006D6CE5"/>
    <w:rsid w:val="006D7759"/>
    <w:rsid w:val="006D7C7D"/>
    <w:rsid w:val="006E26A0"/>
    <w:rsid w:val="006E2C3E"/>
    <w:rsid w:val="006E315D"/>
    <w:rsid w:val="006E35B8"/>
    <w:rsid w:val="006E3983"/>
    <w:rsid w:val="006E3E37"/>
    <w:rsid w:val="006E51F0"/>
    <w:rsid w:val="006E53BA"/>
    <w:rsid w:val="006E53F8"/>
    <w:rsid w:val="006E6451"/>
    <w:rsid w:val="006E686B"/>
    <w:rsid w:val="006E6A46"/>
    <w:rsid w:val="006E6F40"/>
    <w:rsid w:val="006E778B"/>
    <w:rsid w:val="006E7BA6"/>
    <w:rsid w:val="006E7C55"/>
    <w:rsid w:val="006F00A3"/>
    <w:rsid w:val="006F02F4"/>
    <w:rsid w:val="006F0527"/>
    <w:rsid w:val="006F0C46"/>
    <w:rsid w:val="006F1006"/>
    <w:rsid w:val="006F1C4C"/>
    <w:rsid w:val="006F31C1"/>
    <w:rsid w:val="006F34C4"/>
    <w:rsid w:val="006F3B64"/>
    <w:rsid w:val="006F5A62"/>
    <w:rsid w:val="006F5F7D"/>
    <w:rsid w:val="006F6709"/>
    <w:rsid w:val="006F6AD6"/>
    <w:rsid w:val="006F7298"/>
    <w:rsid w:val="006F7A74"/>
    <w:rsid w:val="006F7E8A"/>
    <w:rsid w:val="006F7F12"/>
    <w:rsid w:val="00700A03"/>
    <w:rsid w:val="00701D2E"/>
    <w:rsid w:val="00702A4E"/>
    <w:rsid w:val="007053F7"/>
    <w:rsid w:val="00706FF7"/>
    <w:rsid w:val="007073D0"/>
    <w:rsid w:val="0071019A"/>
    <w:rsid w:val="00713146"/>
    <w:rsid w:val="007133FA"/>
    <w:rsid w:val="0071571D"/>
    <w:rsid w:val="00715B4B"/>
    <w:rsid w:val="00716547"/>
    <w:rsid w:val="007167F8"/>
    <w:rsid w:val="00716CE0"/>
    <w:rsid w:val="00716F67"/>
    <w:rsid w:val="00716FCE"/>
    <w:rsid w:val="007203B3"/>
    <w:rsid w:val="007211D1"/>
    <w:rsid w:val="00723318"/>
    <w:rsid w:val="00724023"/>
    <w:rsid w:val="00724A3A"/>
    <w:rsid w:val="00725756"/>
    <w:rsid w:val="0072593D"/>
    <w:rsid w:val="00726E9E"/>
    <w:rsid w:val="0072733B"/>
    <w:rsid w:val="00727BBB"/>
    <w:rsid w:val="0073079F"/>
    <w:rsid w:val="00731EB3"/>
    <w:rsid w:val="007327E1"/>
    <w:rsid w:val="00733D29"/>
    <w:rsid w:val="007342E3"/>
    <w:rsid w:val="00734454"/>
    <w:rsid w:val="007366AA"/>
    <w:rsid w:val="00736B78"/>
    <w:rsid w:val="007439C9"/>
    <w:rsid w:val="00743E48"/>
    <w:rsid w:val="00744C07"/>
    <w:rsid w:val="00744E02"/>
    <w:rsid w:val="00745097"/>
    <w:rsid w:val="007451C3"/>
    <w:rsid w:val="00745C3B"/>
    <w:rsid w:val="00746B2B"/>
    <w:rsid w:val="00746D62"/>
    <w:rsid w:val="00747468"/>
    <w:rsid w:val="00747D5C"/>
    <w:rsid w:val="0075095D"/>
    <w:rsid w:val="00750A27"/>
    <w:rsid w:val="00750D69"/>
    <w:rsid w:val="00752030"/>
    <w:rsid w:val="00752C22"/>
    <w:rsid w:val="00754612"/>
    <w:rsid w:val="00756D55"/>
    <w:rsid w:val="0075773F"/>
    <w:rsid w:val="00760551"/>
    <w:rsid w:val="00760995"/>
    <w:rsid w:val="00761C58"/>
    <w:rsid w:val="00762089"/>
    <w:rsid w:val="00762B84"/>
    <w:rsid w:val="00762F1E"/>
    <w:rsid w:val="00764D6D"/>
    <w:rsid w:val="0076541D"/>
    <w:rsid w:val="00765A96"/>
    <w:rsid w:val="00767919"/>
    <w:rsid w:val="007708FD"/>
    <w:rsid w:val="00771008"/>
    <w:rsid w:val="0077309C"/>
    <w:rsid w:val="00773AA6"/>
    <w:rsid w:val="00774CBC"/>
    <w:rsid w:val="00775BE8"/>
    <w:rsid w:val="00775F9B"/>
    <w:rsid w:val="00776D40"/>
    <w:rsid w:val="00776F6A"/>
    <w:rsid w:val="00777289"/>
    <w:rsid w:val="00777526"/>
    <w:rsid w:val="00777694"/>
    <w:rsid w:val="00777704"/>
    <w:rsid w:val="00777940"/>
    <w:rsid w:val="00777EA0"/>
    <w:rsid w:val="0078088E"/>
    <w:rsid w:val="00781261"/>
    <w:rsid w:val="00781BEB"/>
    <w:rsid w:val="00781EEB"/>
    <w:rsid w:val="00782934"/>
    <w:rsid w:val="007850CD"/>
    <w:rsid w:val="00786F0C"/>
    <w:rsid w:val="00791B74"/>
    <w:rsid w:val="007921D2"/>
    <w:rsid w:val="00792DE1"/>
    <w:rsid w:val="007931E5"/>
    <w:rsid w:val="00793EE0"/>
    <w:rsid w:val="00796F5B"/>
    <w:rsid w:val="00797ED5"/>
    <w:rsid w:val="007A0392"/>
    <w:rsid w:val="007A09C9"/>
    <w:rsid w:val="007A0BD0"/>
    <w:rsid w:val="007A0C98"/>
    <w:rsid w:val="007A176E"/>
    <w:rsid w:val="007A372F"/>
    <w:rsid w:val="007A4269"/>
    <w:rsid w:val="007A5CCF"/>
    <w:rsid w:val="007B0935"/>
    <w:rsid w:val="007B0CD4"/>
    <w:rsid w:val="007B15B6"/>
    <w:rsid w:val="007B1DDD"/>
    <w:rsid w:val="007B315E"/>
    <w:rsid w:val="007B3257"/>
    <w:rsid w:val="007B3D05"/>
    <w:rsid w:val="007B3DD7"/>
    <w:rsid w:val="007B61A8"/>
    <w:rsid w:val="007B7FD4"/>
    <w:rsid w:val="007C18F0"/>
    <w:rsid w:val="007C28D7"/>
    <w:rsid w:val="007C2E26"/>
    <w:rsid w:val="007C3FA0"/>
    <w:rsid w:val="007C487B"/>
    <w:rsid w:val="007C5429"/>
    <w:rsid w:val="007C5F4D"/>
    <w:rsid w:val="007D292F"/>
    <w:rsid w:val="007D37E4"/>
    <w:rsid w:val="007D3CF7"/>
    <w:rsid w:val="007D4659"/>
    <w:rsid w:val="007D505A"/>
    <w:rsid w:val="007D5147"/>
    <w:rsid w:val="007D60E3"/>
    <w:rsid w:val="007D7157"/>
    <w:rsid w:val="007D71CA"/>
    <w:rsid w:val="007E028E"/>
    <w:rsid w:val="007E258D"/>
    <w:rsid w:val="007E2AF2"/>
    <w:rsid w:val="007E4D3C"/>
    <w:rsid w:val="007E4DBF"/>
    <w:rsid w:val="007E7857"/>
    <w:rsid w:val="007E79C3"/>
    <w:rsid w:val="007E7A91"/>
    <w:rsid w:val="007F3269"/>
    <w:rsid w:val="007F3BB4"/>
    <w:rsid w:val="007F4304"/>
    <w:rsid w:val="007F6FDA"/>
    <w:rsid w:val="0080016C"/>
    <w:rsid w:val="00800B7D"/>
    <w:rsid w:val="00800C94"/>
    <w:rsid w:val="00801037"/>
    <w:rsid w:val="00802A11"/>
    <w:rsid w:val="00803E01"/>
    <w:rsid w:val="008042D6"/>
    <w:rsid w:val="0080480B"/>
    <w:rsid w:val="00804D0E"/>
    <w:rsid w:val="008050A3"/>
    <w:rsid w:val="008073A9"/>
    <w:rsid w:val="00810A88"/>
    <w:rsid w:val="0081221F"/>
    <w:rsid w:val="0081432D"/>
    <w:rsid w:val="008147EF"/>
    <w:rsid w:val="008150CE"/>
    <w:rsid w:val="008159D0"/>
    <w:rsid w:val="00816372"/>
    <w:rsid w:val="008173A6"/>
    <w:rsid w:val="00817556"/>
    <w:rsid w:val="008219CC"/>
    <w:rsid w:val="00821A07"/>
    <w:rsid w:val="008231B1"/>
    <w:rsid w:val="008256D1"/>
    <w:rsid w:val="00830BCD"/>
    <w:rsid w:val="00831526"/>
    <w:rsid w:val="00831F6D"/>
    <w:rsid w:val="0083390A"/>
    <w:rsid w:val="00833950"/>
    <w:rsid w:val="008349B0"/>
    <w:rsid w:val="00837F20"/>
    <w:rsid w:val="00840BFE"/>
    <w:rsid w:val="008414DE"/>
    <w:rsid w:val="00842E20"/>
    <w:rsid w:val="0084310C"/>
    <w:rsid w:val="00843B36"/>
    <w:rsid w:val="00843FDA"/>
    <w:rsid w:val="008457AE"/>
    <w:rsid w:val="00846DDE"/>
    <w:rsid w:val="00846F5B"/>
    <w:rsid w:val="008514E2"/>
    <w:rsid w:val="0085189B"/>
    <w:rsid w:val="00851EB7"/>
    <w:rsid w:val="00852047"/>
    <w:rsid w:val="00852256"/>
    <w:rsid w:val="00854301"/>
    <w:rsid w:val="00855CB8"/>
    <w:rsid w:val="00855FA1"/>
    <w:rsid w:val="00856F04"/>
    <w:rsid w:val="00857703"/>
    <w:rsid w:val="00857726"/>
    <w:rsid w:val="00857FD5"/>
    <w:rsid w:val="008611A5"/>
    <w:rsid w:val="00861372"/>
    <w:rsid w:val="00862202"/>
    <w:rsid w:val="00862814"/>
    <w:rsid w:val="00862E02"/>
    <w:rsid w:val="0086309F"/>
    <w:rsid w:val="0086316D"/>
    <w:rsid w:val="008635D8"/>
    <w:rsid w:val="008648CA"/>
    <w:rsid w:val="00864A02"/>
    <w:rsid w:val="00864F72"/>
    <w:rsid w:val="0086540C"/>
    <w:rsid w:val="00865DB3"/>
    <w:rsid w:val="0086619D"/>
    <w:rsid w:val="00866BC3"/>
    <w:rsid w:val="0087162F"/>
    <w:rsid w:val="00872342"/>
    <w:rsid w:val="0087292C"/>
    <w:rsid w:val="00872D7E"/>
    <w:rsid w:val="00873C4C"/>
    <w:rsid w:val="00873E26"/>
    <w:rsid w:val="00873F45"/>
    <w:rsid w:val="008756A2"/>
    <w:rsid w:val="00876075"/>
    <w:rsid w:val="00876817"/>
    <w:rsid w:val="00876AC9"/>
    <w:rsid w:val="00876ED6"/>
    <w:rsid w:val="0087767B"/>
    <w:rsid w:val="008800F2"/>
    <w:rsid w:val="00881BC4"/>
    <w:rsid w:val="00882A0A"/>
    <w:rsid w:val="00882C77"/>
    <w:rsid w:val="00884B38"/>
    <w:rsid w:val="00885324"/>
    <w:rsid w:val="00886881"/>
    <w:rsid w:val="00887300"/>
    <w:rsid w:val="008908FE"/>
    <w:rsid w:val="00890EB6"/>
    <w:rsid w:val="008926ED"/>
    <w:rsid w:val="00892F90"/>
    <w:rsid w:val="00893032"/>
    <w:rsid w:val="008933E9"/>
    <w:rsid w:val="00893663"/>
    <w:rsid w:val="008945A3"/>
    <w:rsid w:val="008959B4"/>
    <w:rsid w:val="00896A36"/>
    <w:rsid w:val="0089739E"/>
    <w:rsid w:val="00897572"/>
    <w:rsid w:val="008976EB"/>
    <w:rsid w:val="00897747"/>
    <w:rsid w:val="008A060E"/>
    <w:rsid w:val="008A20C9"/>
    <w:rsid w:val="008A33C5"/>
    <w:rsid w:val="008A3814"/>
    <w:rsid w:val="008A3934"/>
    <w:rsid w:val="008A3E44"/>
    <w:rsid w:val="008A4542"/>
    <w:rsid w:val="008A4C43"/>
    <w:rsid w:val="008A5F2E"/>
    <w:rsid w:val="008A6504"/>
    <w:rsid w:val="008A68B0"/>
    <w:rsid w:val="008B1BAE"/>
    <w:rsid w:val="008B2214"/>
    <w:rsid w:val="008B2629"/>
    <w:rsid w:val="008B2BA2"/>
    <w:rsid w:val="008B3006"/>
    <w:rsid w:val="008B3D7E"/>
    <w:rsid w:val="008B3F89"/>
    <w:rsid w:val="008B4819"/>
    <w:rsid w:val="008B4EEA"/>
    <w:rsid w:val="008B5770"/>
    <w:rsid w:val="008B5F2C"/>
    <w:rsid w:val="008B6F35"/>
    <w:rsid w:val="008B7143"/>
    <w:rsid w:val="008B74A4"/>
    <w:rsid w:val="008B7F19"/>
    <w:rsid w:val="008C028A"/>
    <w:rsid w:val="008C033A"/>
    <w:rsid w:val="008C1DB1"/>
    <w:rsid w:val="008C3AAA"/>
    <w:rsid w:val="008C3CAD"/>
    <w:rsid w:val="008C3DD2"/>
    <w:rsid w:val="008C4A76"/>
    <w:rsid w:val="008C5271"/>
    <w:rsid w:val="008C68F1"/>
    <w:rsid w:val="008C7CB6"/>
    <w:rsid w:val="008D03A1"/>
    <w:rsid w:val="008D0AED"/>
    <w:rsid w:val="008D16D1"/>
    <w:rsid w:val="008D1AEE"/>
    <w:rsid w:val="008D2C48"/>
    <w:rsid w:val="008D3FA9"/>
    <w:rsid w:val="008D4A3C"/>
    <w:rsid w:val="008D5B9D"/>
    <w:rsid w:val="008D6880"/>
    <w:rsid w:val="008D7166"/>
    <w:rsid w:val="008E057C"/>
    <w:rsid w:val="008E0CB4"/>
    <w:rsid w:val="008E0D86"/>
    <w:rsid w:val="008E15CF"/>
    <w:rsid w:val="008E1B29"/>
    <w:rsid w:val="008E2060"/>
    <w:rsid w:val="008E2147"/>
    <w:rsid w:val="008E2B99"/>
    <w:rsid w:val="008E2F2C"/>
    <w:rsid w:val="008E4763"/>
    <w:rsid w:val="008E4D3A"/>
    <w:rsid w:val="008E5563"/>
    <w:rsid w:val="008E7020"/>
    <w:rsid w:val="008E7E1B"/>
    <w:rsid w:val="008F06CD"/>
    <w:rsid w:val="008F257E"/>
    <w:rsid w:val="008F3DBF"/>
    <w:rsid w:val="008F4AD2"/>
    <w:rsid w:val="008F4EE7"/>
    <w:rsid w:val="008F618F"/>
    <w:rsid w:val="008F68EB"/>
    <w:rsid w:val="008F7ADF"/>
    <w:rsid w:val="008F7E58"/>
    <w:rsid w:val="00900E49"/>
    <w:rsid w:val="00900F83"/>
    <w:rsid w:val="00902EBA"/>
    <w:rsid w:val="009030F2"/>
    <w:rsid w:val="00903429"/>
    <w:rsid w:val="0090371F"/>
    <w:rsid w:val="00903977"/>
    <w:rsid w:val="00903C27"/>
    <w:rsid w:val="0090425A"/>
    <w:rsid w:val="00904898"/>
    <w:rsid w:val="00904A68"/>
    <w:rsid w:val="00904EFE"/>
    <w:rsid w:val="00905C15"/>
    <w:rsid w:val="009061A7"/>
    <w:rsid w:val="00906B05"/>
    <w:rsid w:val="00907B88"/>
    <w:rsid w:val="00907CEA"/>
    <w:rsid w:val="00910E79"/>
    <w:rsid w:val="00911C26"/>
    <w:rsid w:val="00911EAA"/>
    <w:rsid w:val="00912381"/>
    <w:rsid w:val="00912971"/>
    <w:rsid w:val="0091376A"/>
    <w:rsid w:val="009137FE"/>
    <w:rsid w:val="0091570D"/>
    <w:rsid w:val="009162DF"/>
    <w:rsid w:val="00916CF4"/>
    <w:rsid w:val="00921488"/>
    <w:rsid w:val="009216B8"/>
    <w:rsid w:val="00922595"/>
    <w:rsid w:val="009232AC"/>
    <w:rsid w:val="009242BF"/>
    <w:rsid w:val="009243CE"/>
    <w:rsid w:val="009273BA"/>
    <w:rsid w:val="00930CE9"/>
    <w:rsid w:val="009313E5"/>
    <w:rsid w:val="00931D7C"/>
    <w:rsid w:val="00932C17"/>
    <w:rsid w:val="00933D8F"/>
    <w:rsid w:val="00934346"/>
    <w:rsid w:val="00934AC5"/>
    <w:rsid w:val="0093668F"/>
    <w:rsid w:val="0093700E"/>
    <w:rsid w:val="0093719F"/>
    <w:rsid w:val="009375E0"/>
    <w:rsid w:val="00937612"/>
    <w:rsid w:val="00937AB0"/>
    <w:rsid w:val="00937F08"/>
    <w:rsid w:val="0094097F"/>
    <w:rsid w:val="00941860"/>
    <w:rsid w:val="00941C0B"/>
    <w:rsid w:val="00941D68"/>
    <w:rsid w:val="0094211A"/>
    <w:rsid w:val="009422DB"/>
    <w:rsid w:val="009433C9"/>
    <w:rsid w:val="00944314"/>
    <w:rsid w:val="009456EE"/>
    <w:rsid w:val="00946DF4"/>
    <w:rsid w:val="00947BE9"/>
    <w:rsid w:val="00947FBF"/>
    <w:rsid w:val="0095020E"/>
    <w:rsid w:val="009511D3"/>
    <w:rsid w:val="009521F8"/>
    <w:rsid w:val="0095236E"/>
    <w:rsid w:val="009528D2"/>
    <w:rsid w:val="0095294B"/>
    <w:rsid w:val="009532A3"/>
    <w:rsid w:val="009535AB"/>
    <w:rsid w:val="0095494D"/>
    <w:rsid w:val="00954AC6"/>
    <w:rsid w:val="00955F4D"/>
    <w:rsid w:val="00957E3D"/>
    <w:rsid w:val="009602FC"/>
    <w:rsid w:val="00960449"/>
    <w:rsid w:val="00962CB7"/>
    <w:rsid w:val="00963A5B"/>
    <w:rsid w:val="00965C35"/>
    <w:rsid w:val="0096792A"/>
    <w:rsid w:val="00970950"/>
    <w:rsid w:val="00970A54"/>
    <w:rsid w:val="00970AC9"/>
    <w:rsid w:val="00973EFA"/>
    <w:rsid w:val="009741B0"/>
    <w:rsid w:val="0097576F"/>
    <w:rsid w:val="00975E10"/>
    <w:rsid w:val="0097647E"/>
    <w:rsid w:val="0097674B"/>
    <w:rsid w:val="0097725A"/>
    <w:rsid w:val="00982CEF"/>
    <w:rsid w:val="00983C54"/>
    <w:rsid w:val="009852AA"/>
    <w:rsid w:val="009854A4"/>
    <w:rsid w:val="00986643"/>
    <w:rsid w:val="009877F6"/>
    <w:rsid w:val="009878E0"/>
    <w:rsid w:val="0099008D"/>
    <w:rsid w:val="00990DD4"/>
    <w:rsid w:val="00991485"/>
    <w:rsid w:val="00992614"/>
    <w:rsid w:val="00992783"/>
    <w:rsid w:val="00994AC5"/>
    <w:rsid w:val="00994AF6"/>
    <w:rsid w:val="00996156"/>
    <w:rsid w:val="0099641C"/>
    <w:rsid w:val="00996DAB"/>
    <w:rsid w:val="00996E13"/>
    <w:rsid w:val="009A2135"/>
    <w:rsid w:val="009A41E9"/>
    <w:rsid w:val="009A523B"/>
    <w:rsid w:val="009A5369"/>
    <w:rsid w:val="009A6026"/>
    <w:rsid w:val="009A707F"/>
    <w:rsid w:val="009A727F"/>
    <w:rsid w:val="009A733F"/>
    <w:rsid w:val="009A7DE1"/>
    <w:rsid w:val="009B050E"/>
    <w:rsid w:val="009B0BC2"/>
    <w:rsid w:val="009B33D9"/>
    <w:rsid w:val="009B4722"/>
    <w:rsid w:val="009B5180"/>
    <w:rsid w:val="009B53ED"/>
    <w:rsid w:val="009B58FE"/>
    <w:rsid w:val="009B5EED"/>
    <w:rsid w:val="009C040A"/>
    <w:rsid w:val="009C0F3A"/>
    <w:rsid w:val="009C1410"/>
    <w:rsid w:val="009C1A5B"/>
    <w:rsid w:val="009C22DC"/>
    <w:rsid w:val="009C2943"/>
    <w:rsid w:val="009C2B08"/>
    <w:rsid w:val="009C3ACD"/>
    <w:rsid w:val="009C4AA2"/>
    <w:rsid w:val="009C5681"/>
    <w:rsid w:val="009C57AB"/>
    <w:rsid w:val="009C5FC4"/>
    <w:rsid w:val="009C6AA6"/>
    <w:rsid w:val="009C7096"/>
    <w:rsid w:val="009C761C"/>
    <w:rsid w:val="009C7A9F"/>
    <w:rsid w:val="009D4125"/>
    <w:rsid w:val="009D76D6"/>
    <w:rsid w:val="009D78E3"/>
    <w:rsid w:val="009E15EB"/>
    <w:rsid w:val="009E1810"/>
    <w:rsid w:val="009E2282"/>
    <w:rsid w:val="009E2568"/>
    <w:rsid w:val="009E4DAB"/>
    <w:rsid w:val="009E52E7"/>
    <w:rsid w:val="009E5EC1"/>
    <w:rsid w:val="009E752D"/>
    <w:rsid w:val="009E773B"/>
    <w:rsid w:val="009F0C5C"/>
    <w:rsid w:val="009F18DA"/>
    <w:rsid w:val="009F1C1C"/>
    <w:rsid w:val="009F1FF2"/>
    <w:rsid w:val="009F276D"/>
    <w:rsid w:val="009F3CD7"/>
    <w:rsid w:val="009F48CC"/>
    <w:rsid w:val="009F579D"/>
    <w:rsid w:val="009F6820"/>
    <w:rsid w:val="009F6D1A"/>
    <w:rsid w:val="009F6FCD"/>
    <w:rsid w:val="009F74D2"/>
    <w:rsid w:val="00A01F3A"/>
    <w:rsid w:val="00A02239"/>
    <w:rsid w:val="00A022D5"/>
    <w:rsid w:val="00A02413"/>
    <w:rsid w:val="00A02A5E"/>
    <w:rsid w:val="00A02F67"/>
    <w:rsid w:val="00A0302A"/>
    <w:rsid w:val="00A0383A"/>
    <w:rsid w:val="00A04F46"/>
    <w:rsid w:val="00A053FD"/>
    <w:rsid w:val="00A054D2"/>
    <w:rsid w:val="00A07076"/>
    <w:rsid w:val="00A07E48"/>
    <w:rsid w:val="00A111F8"/>
    <w:rsid w:val="00A12E75"/>
    <w:rsid w:val="00A13AD1"/>
    <w:rsid w:val="00A1523C"/>
    <w:rsid w:val="00A16F59"/>
    <w:rsid w:val="00A20347"/>
    <w:rsid w:val="00A20721"/>
    <w:rsid w:val="00A22C40"/>
    <w:rsid w:val="00A2428E"/>
    <w:rsid w:val="00A243BA"/>
    <w:rsid w:val="00A251CD"/>
    <w:rsid w:val="00A25333"/>
    <w:rsid w:val="00A254FC"/>
    <w:rsid w:val="00A255B2"/>
    <w:rsid w:val="00A25822"/>
    <w:rsid w:val="00A259E5"/>
    <w:rsid w:val="00A2653E"/>
    <w:rsid w:val="00A26A6F"/>
    <w:rsid w:val="00A26F81"/>
    <w:rsid w:val="00A27C19"/>
    <w:rsid w:val="00A27E5D"/>
    <w:rsid w:val="00A31EAC"/>
    <w:rsid w:val="00A3275F"/>
    <w:rsid w:val="00A32A92"/>
    <w:rsid w:val="00A3412B"/>
    <w:rsid w:val="00A343D4"/>
    <w:rsid w:val="00A353BB"/>
    <w:rsid w:val="00A35861"/>
    <w:rsid w:val="00A36157"/>
    <w:rsid w:val="00A36D49"/>
    <w:rsid w:val="00A3762B"/>
    <w:rsid w:val="00A37660"/>
    <w:rsid w:val="00A41207"/>
    <w:rsid w:val="00A4163C"/>
    <w:rsid w:val="00A416CC"/>
    <w:rsid w:val="00A42E0C"/>
    <w:rsid w:val="00A42FD6"/>
    <w:rsid w:val="00A432CF"/>
    <w:rsid w:val="00A43E92"/>
    <w:rsid w:val="00A44D80"/>
    <w:rsid w:val="00A4537E"/>
    <w:rsid w:val="00A47DC9"/>
    <w:rsid w:val="00A507E9"/>
    <w:rsid w:val="00A5587E"/>
    <w:rsid w:val="00A560B8"/>
    <w:rsid w:val="00A56CAF"/>
    <w:rsid w:val="00A57627"/>
    <w:rsid w:val="00A57B9C"/>
    <w:rsid w:val="00A6038A"/>
    <w:rsid w:val="00A60F3F"/>
    <w:rsid w:val="00A612B2"/>
    <w:rsid w:val="00A61A84"/>
    <w:rsid w:val="00A62087"/>
    <w:rsid w:val="00A6302F"/>
    <w:rsid w:val="00A652EF"/>
    <w:rsid w:val="00A65CF6"/>
    <w:rsid w:val="00A67738"/>
    <w:rsid w:val="00A6774E"/>
    <w:rsid w:val="00A700C0"/>
    <w:rsid w:val="00A70A1B"/>
    <w:rsid w:val="00A70D3F"/>
    <w:rsid w:val="00A72054"/>
    <w:rsid w:val="00A7266B"/>
    <w:rsid w:val="00A72E4E"/>
    <w:rsid w:val="00A7381D"/>
    <w:rsid w:val="00A73867"/>
    <w:rsid w:val="00A73F62"/>
    <w:rsid w:val="00A74325"/>
    <w:rsid w:val="00A76143"/>
    <w:rsid w:val="00A76A94"/>
    <w:rsid w:val="00A774AA"/>
    <w:rsid w:val="00A81741"/>
    <w:rsid w:val="00A82652"/>
    <w:rsid w:val="00A826E2"/>
    <w:rsid w:val="00A82ACD"/>
    <w:rsid w:val="00A82E39"/>
    <w:rsid w:val="00A831A1"/>
    <w:rsid w:val="00A838A2"/>
    <w:rsid w:val="00A84225"/>
    <w:rsid w:val="00A84249"/>
    <w:rsid w:val="00A84606"/>
    <w:rsid w:val="00A847D6"/>
    <w:rsid w:val="00A87FF4"/>
    <w:rsid w:val="00A91D9F"/>
    <w:rsid w:val="00A92B5D"/>
    <w:rsid w:val="00A94048"/>
    <w:rsid w:val="00A94152"/>
    <w:rsid w:val="00A94537"/>
    <w:rsid w:val="00A94844"/>
    <w:rsid w:val="00A94DC8"/>
    <w:rsid w:val="00A9554E"/>
    <w:rsid w:val="00A95FA0"/>
    <w:rsid w:val="00A96FDB"/>
    <w:rsid w:val="00A9738F"/>
    <w:rsid w:val="00AA0738"/>
    <w:rsid w:val="00AA0835"/>
    <w:rsid w:val="00AA12B9"/>
    <w:rsid w:val="00AA2094"/>
    <w:rsid w:val="00AA2BD4"/>
    <w:rsid w:val="00AA2D07"/>
    <w:rsid w:val="00AA4083"/>
    <w:rsid w:val="00AA4DAB"/>
    <w:rsid w:val="00AA53DD"/>
    <w:rsid w:val="00AA598F"/>
    <w:rsid w:val="00AA5B5C"/>
    <w:rsid w:val="00AA682F"/>
    <w:rsid w:val="00AA74B0"/>
    <w:rsid w:val="00AB21AC"/>
    <w:rsid w:val="00AB3B77"/>
    <w:rsid w:val="00AB484F"/>
    <w:rsid w:val="00AB4BCA"/>
    <w:rsid w:val="00AB4E44"/>
    <w:rsid w:val="00AB5F37"/>
    <w:rsid w:val="00AB6439"/>
    <w:rsid w:val="00AB7FC7"/>
    <w:rsid w:val="00AC01B2"/>
    <w:rsid w:val="00AC074E"/>
    <w:rsid w:val="00AC07B1"/>
    <w:rsid w:val="00AC3725"/>
    <w:rsid w:val="00AC3D79"/>
    <w:rsid w:val="00AC3DA0"/>
    <w:rsid w:val="00AC4832"/>
    <w:rsid w:val="00AC5208"/>
    <w:rsid w:val="00AC56BB"/>
    <w:rsid w:val="00AC66DD"/>
    <w:rsid w:val="00AC7885"/>
    <w:rsid w:val="00AD2E58"/>
    <w:rsid w:val="00AD3346"/>
    <w:rsid w:val="00AD3A25"/>
    <w:rsid w:val="00AD4FC2"/>
    <w:rsid w:val="00AD6174"/>
    <w:rsid w:val="00AD621D"/>
    <w:rsid w:val="00AD7290"/>
    <w:rsid w:val="00AD7689"/>
    <w:rsid w:val="00AE12EC"/>
    <w:rsid w:val="00AE13B4"/>
    <w:rsid w:val="00AE150E"/>
    <w:rsid w:val="00AE17F0"/>
    <w:rsid w:val="00AE21ED"/>
    <w:rsid w:val="00AE3FB1"/>
    <w:rsid w:val="00AE522F"/>
    <w:rsid w:val="00AE5776"/>
    <w:rsid w:val="00AE5925"/>
    <w:rsid w:val="00AE5F77"/>
    <w:rsid w:val="00AE6327"/>
    <w:rsid w:val="00AE73D4"/>
    <w:rsid w:val="00AE7D38"/>
    <w:rsid w:val="00AF0323"/>
    <w:rsid w:val="00AF0928"/>
    <w:rsid w:val="00AF09BC"/>
    <w:rsid w:val="00AF10D8"/>
    <w:rsid w:val="00AF251A"/>
    <w:rsid w:val="00AF29D4"/>
    <w:rsid w:val="00AF2CDC"/>
    <w:rsid w:val="00AF3970"/>
    <w:rsid w:val="00AF4889"/>
    <w:rsid w:val="00AF537F"/>
    <w:rsid w:val="00AF542F"/>
    <w:rsid w:val="00AF644E"/>
    <w:rsid w:val="00AF6C88"/>
    <w:rsid w:val="00B005D4"/>
    <w:rsid w:val="00B041A6"/>
    <w:rsid w:val="00B05856"/>
    <w:rsid w:val="00B071B2"/>
    <w:rsid w:val="00B07883"/>
    <w:rsid w:val="00B10552"/>
    <w:rsid w:val="00B10804"/>
    <w:rsid w:val="00B11B45"/>
    <w:rsid w:val="00B11D85"/>
    <w:rsid w:val="00B12C8F"/>
    <w:rsid w:val="00B12D42"/>
    <w:rsid w:val="00B13523"/>
    <w:rsid w:val="00B13BDF"/>
    <w:rsid w:val="00B14832"/>
    <w:rsid w:val="00B14889"/>
    <w:rsid w:val="00B14E85"/>
    <w:rsid w:val="00B1645E"/>
    <w:rsid w:val="00B16B43"/>
    <w:rsid w:val="00B16C39"/>
    <w:rsid w:val="00B17694"/>
    <w:rsid w:val="00B229DF"/>
    <w:rsid w:val="00B2414A"/>
    <w:rsid w:val="00B253D9"/>
    <w:rsid w:val="00B27D5D"/>
    <w:rsid w:val="00B30A93"/>
    <w:rsid w:val="00B31352"/>
    <w:rsid w:val="00B31560"/>
    <w:rsid w:val="00B31B2B"/>
    <w:rsid w:val="00B328D9"/>
    <w:rsid w:val="00B329FB"/>
    <w:rsid w:val="00B3326E"/>
    <w:rsid w:val="00B33470"/>
    <w:rsid w:val="00B33F22"/>
    <w:rsid w:val="00B36F19"/>
    <w:rsid w:val="00B377FF"/>
    <w:rsid w:val="00B379D3"/>
    <w:rsid w:val="00B37B4F"/>
    <w:rsid w:val="00B45499"/>
    <w:rsid w:val="00B45D20"/>
    <w:rsid w:val="00B464A8"/>
    <w:rsid w:val="00B4656A"/>
    <w:rsid w:val="00B47080"/>
    <w:rsid w:val="00B47C17"/>
    <w:rsid w:val="00B47F1E"/>
    <w:rsid w:val="00B47FEE"/>
    <w:rsid w:val="00B50C4D"/>
    <w:rsid w:val="00B520A5"/>
    <w:rsid w:val="00B5268A"/>
    <w:rsid w:val="00B53A1F"/>
    <w:rsid w:val="00B540EA"/>
    <w:rsid w:val="00B54B84"/>
    <w:rsid w:val="00B54CC0"/>
    <w:rsid w:val="00B62035"/>
    <w:rsid w:val="00B62340"/>
    <w:rsid w:val="00B62DAB"/>
    <w:rsid w:val="00B63D3E"/>
    <w:rsid w:val="00B656BE"/>
    <w:rsid w:val="00B665E3"/>
    <w:rsid w:val="00B66A36"/>
    <w:rsid w:val="00B66EAA"/>
    <w:rsid w:val="00B67F20"/>
    <w:rsid w:val="00B701A2"/>
    <w:rsid w:val="00B702BB"/>
    <w:rsid w:val="00B72027"/>
    <w:rsid w:val="00B7252E"/>
    <w:rsid w:val="00B72B30"/>
    <w:rsid w:val="00B7336B"/>
    <w:rsid w:val="00B741B2"/>
    <w:rsid w:val="00B75A78"/>
    <w:rsid w:val="00B77D4B"/>
    <w:rsid w:val="00B77DF5"/>
    <w:rsid w:val="00B8080C"/>
    <w:rsid w:val="00B80D2B"/>
    <w:rsid w:val="00B819A5"/>
    <w:rsid w:val="00B83B14"/>
    <w:rsid w:val="00B83C84"/>
    <w:rsid w:val="00B852EC"/>
    <w:rsid w:val="00B85E3D"/>
    <w:rsid w:val="00B86326"/>
    <w:rsid w:val="00B86509"/>
    <w:rsid w:val="00B90E7E"/>
    <w:rsid w:val="00B9113B"/>
    <w:rsid w:val="00B966F3"/>
    <w:rsid w:val="00B97D2F"/>
    <w:rsid w:val="00BA06ED"/>
    <w:rsid w:val="00BA0F3E"/>
    <w:rsid w:val="00BA16E9"/>
    <w:rsid w:val="00BA3788"/>
    <w:rsid w:val="00BA3DD4"/>
    <w:rsid w:val="00BA435B"/>
    <w:rsid w:val="00BA6CD9"/>
    <w:rsid w:val="00BA6F31"/>
    <w:rsid w:val="00BA7163"/>
    <w:rsid w:val="00BB1028"/>
    <w:rsid w:val="00BB35B0"/>
    <w:rsid w:val="00BB574E"/>
    <w:rsid w:val="00BB576B"/>
    <w:rsid w:val="00BB6741"/>
    <w:rsid w:val="00BB71F6"/>
    <w:rsid w:val="00BC0A97"/>
    <w:rsid w:val="00BC10F7"/>
    <w:rsid w:val="00BC1ED5"/>
    <w:rsid w:val="00BC235A"/>
    <w:rsid w:val="00BC240B"/>
    <w:rsid w:val="00BC24ED"/>
    <w:rsid w:val="00BC2A86"/>
    <w:rsid w:val="00BC33B3"/>
    <w:rsid w:val="00BC46EA"/>
    <w:rsid w:val="00BC5CAB"/>
    <w:rsid w:val="00BC6F55"/>
    <w:rsid w:val="00BC78D1"/>
    <w:rsid w:val="00BD0B6A"/>
    <w:rsid w:val="00BD1735"/>
    <w:rsid w:val="00BD26A1"/>
    <w:rsid w:val="00BD2FE2"/>
    <w:rsid w:val="00BD3E89"/>
    <w:rsid w:val="00BD6C1D"/>
    <w:rsid w:val="00BD74EF"/>
    <w:rsid w:val="00BD74FC"/>
    <w:rsid w:val="00BD787F"/>
    <w:rsid w:val="00BE0E57"/>
    <w:rsid w:val="00BE1211"/>
    <w:rsid w:val="00BE202D"/>
    <w:rsid w:val="00BE45D2"/>
    <w:rsid w:val="00BE4749"/>
    <w:rsid w:val="00BE5882"/>
    <w:rsid w:val="00BE5F11"/>
    <w:rsid w:val="00BE7B03"/>
    <w:rsid w:val="00BF0843"/>
    <w:rsid w:val="00BF106B"/>
    <w:rsid w:val="00BF1A50"/>
    <w:rsid w:val="00BF1BE4"/>
    <w:rsid w:val="00BF218B"/>
    <w:rsid w:val="00BF22D8"/>
    <w:rsid w:val="00BF2AB2"/>
    <w:rsid w:val="00BF2FBE"/>
    <w:rsid w:val="00BF2FE4"/>
    <w:rsid w:val="00BF3332"/>
    <w:rsid w:val="00BF3D09"/>
    <w:rsid w:val="00BF3FC4"/>
    <w:rsid w:val="00BF4298"/>
    <w:rsid w:val="00BF4EA2"/>
    <w:rsid w:val="00BF5013"/>
    <w:rsid w:val="00BF55AA"/>
    <w:rsid w:val="00BF6060"/>
    <w:rsid w:val="00BF6658"/>
    <w:rsid w:val="00C00214"/>
    <w:rsid w:val="00C00C49"/>
    <w:rsid w:val="00C012F4"/>
    <w:rsid w:val="00C01A22"/>
    <w:rsid w:val="00C01BA2"/>
    <w:rsid w:val="00C01FEE"/>
    <w:rsid w:val="00C03257"/>
    <w:rsid w:val="00C053DE"/>
    <w:rsid w:val="00C1069A"/>
    <w:rsid w:val="00C12142"/>
    <w:rsid w:val="00C12A90"/>
    <w:rsid w:val="00C12F95"/>
    <w:rsid w:val="00C142F0"/>
    <w:rsid w:val="00C15AA6"/>
    <w:rsid w:val="00C17F29"/>
    <w:rsid w:val="00C20B85"/>
    <w:rsid w:val="00C214A9"/>
    <w:rsid w:val="00C21DD4"/>
    <w:rsid w:val="00C23792"/>
    <w:rsid w:val="00C25F9C"/>
    <w:rsid w:val="00C2797C"/>
    <w:rsid w:val="00C27A10"/>
    <w:rsid w:val="00C27B65"/>
    <w:rsid w:val="00C319F2"/>
    <w:rsid w:val="00C326C5"/>
    <w:rsid w:val="00C336D0"/>
    <w:rsid w:val="00C3387E"/>
    <w:rsid w:val="00C34489"/>
    <w:rsid w:val="00C350C2"/>
    <w:rsid w:val="00C35BE1"/>
    <w:rsid w:val="00C35BF8"/>
    <w:rsid w:val="00C36821"/>
    <w:rsid w:val="00C36EAB"/>
    <w:rsid w:val="00C37C55"/>
    <w:rsid w:val="00C42252"/>
    <w:rsid w:val="00C42E5A"/>
    <w:rsid w:val="00C436C1"/>
    <w:rsid w:val="00C4443A"/>
    <w:rsid w:val="00C44D44"/>
    <w:rsid w:val="00C466B4"/>
    <w:rsid w:val="00C477C4"/>
    <w:rsid w:val="00C47815"/>
    <w:rsid w:val="00C50AB2"/>
    <w:rsid w:val="00C5239F"/>
    <w:rsid w:val="00C527EF"/>
    <w:rsid w:val="00C5371F"/>
    <w:rsid w:val="00C54C5C"/>
    <w:rsid w:val="00C55E55"/>
    <w:rsid w:val="00C56206"/>
    <w:rsid w:val="00C56683"/>
    <w:rsid w:val="00C571FA"/>
    <w:rsid w:val="00C574A5"/>
    <w:rsid w:val="00C576F8"/>
    <w:rsid w:val="00C57EF1"/>
    <w:rsid w:val="00C6047A"/>
    <w:rsid w:val="00C60790"/>
    <w:rsid w:val="00C60914"/>
    <w:rsid w:val="00C6159C"/>
    <w:rsid w:val="00C61AC0"/>
    <w:rsid w:val="00C645A0"/>
    <w:rsid w:val="00C64B37"/>
    <w:rsid w:val="00C64F38"/>
    <w:rsid w:val="00C651FD"/>
    <w:rsid w:val="00C65428"/>
    <w:rsid w:val="00C6614C"/>
    <w:rsid w:val="00C67013"/>
    <w:rsid w:val="00C6733E"/>
    <w:rsid w:val="00C7033C"/>
    <w:rsid w:val="00C706C9"/>
    <w:rsid w:val="00C70BB0"/>
    <w:rsid w:val="00C70CA9"/>
    <w:rsid w:val="00C7184C"/>
    <w:rsid w:val="00C72DA2"/>
    <w:rsid w:val="00C732D2"/>
    <w:rsid w:val="00C741CE"/>
    <w:rsid w:val="00C7534F"/>
    <w:rsid w:val="00C768C4"/>
    <w:rsid w:val="00C80D08"/>
    <w:rsid w:val="00C8111D"/>
    <w:rsid w:val="00C85972"/>
    <w:rsid w:val="00C85C6B"/>
    <w:rsid w:val="00C861EB"/>
    <w:rsid w:val="00C86A66"/>
    <w:rsid w:val="00C86CB3"/>
    <w:rsid w:val="00C87791"/>
    <w:rsid w:val="00C879B1"/>
    <w:rsid w:val="00C90118"/>
    <w:rsid w:val="00C92712"/>
    <w:rsid w:val="00C92B1E"/>
    <w:rsid w:val="00C93572"/>
    <w:rsid w:val="00C93B51"/>
    <w:rsid w:val="00C949CD"/>
    <w:rsid w:val="00C9580E"/>
    <w:rsid w:val="00C9632D"/>
    <w:rsid w:val="00C96A81"/>
    <w:rsid w:val="00C979F6"/>
    <w:rsid w:val="00CA0587"/>
    <w:rsid w:val="00CA10CF"/>
    <w:rsid w:val="00CA164B"/>
    <w:rsid w:val="00CA1C30"/>
    <w:rsid w:val="00CA46CA"/>
    <w:rsid w:val="00CA66AD"/>
    <w:rsid w:val="00CA72CB"/>
    <w:rsid w:val="00CA72FE"/>
    <w:rsid w:val="00CA74E7"/>
    <w:rsid w:val="00CA789F"/>
    <w:rsid w:val="00CA7EDA"/>
    <w:rsid w:val="00CB0043"/>
    <w:rsid w:val="00CB014B"/>
    <w:rsid w:val="00CB15CB"/>
    <w:rsid w:val="00CB23B5"/>
    <w:rsid w:val="00CB2580"/>
    <w:rsid w:val="00CB312A"/>
    <w:rsid w:val="00CB3284"/>
    <w:rsid w:val="00CB3BB8"/>
    <w:rsid w:val="00CB40EA"/>
    <w:rsid w:val="00CB4E7E"/>
    <w:rsid w:val="00CB5798"/>
    <w:rsid w:val="00CB622E"/>
    <w:rsid w:val="00CB65E3"/>
    <w:rsid w:val="00CB7828"/>
    <w:rsid w:val="00CC0CCD"/>
    <w:rsid w:val="00CC19A0"/>
    <w:rsid w:val="00CC289F"/>
    <w:rsid w:val="00CC2A41"/>
    <w:rsid w:val="00CC2C7D"/>
    <w:rsid w:val="00CC333E"/>
    <w:rsid w:val="00CC4E35"/>
    <w:rsid w:val="00CC620A"/>
    <w:rsid w:val="00CC6EB3"/>
    <w:rsid w:val="00CD01F6"/>
    <w:rsid w:val="00CD03CC"/>
    <w:rsid w:val="00CD1474"/>
    <w:rsid w:val="00CD291E"/>
    <w:rsid w:val="00CD2C10"/>
    <w:rsid w:val="00CD2D5A"/>
    <w:rsid w:val="00CD3637"/>
    <w:rsid w:val="00CD3691"/>
    <w:rsid w:val="00CD3C15"/>
    <w:rsid w:val="00CD440C"/>
    <w:rsid w:val="00CD47EB"/>
    <w:rsid w:val="00CD7B70"/>
    <w:rsid w:val="00CD7E5D"/>
    <w:rsid w:val="00CE093E"/>
    <w:rsid w:val="00CE2FE0"/>
    <w:rsid w:val="00CE55CC"/>
    <w:rsid w:val="00CE584A"/>
    <w:rsid w:val="00CE5A6A"/>
    <w:rsid w:val="00CE684C"/>
    <w:rsid w:val="00CE6915"/>
    <w:rsid w:val="00CE714F"/>
    <w:rsid w:val="00CE7936"/>
    <w:rsid w:val="00CF0466"/>
    <w:rsid w:val="00CF0CD2"/>
    <w:rsid w:val="00CF0FBB"/>
    <w:rsid w:val="00CF30DB"/>
    <w:rsid w:val="00CF360D"/>
    <w:rsid w:val="00CF39FF"/>
    <w:rsid w:val="00CF3E47"/>
    <w:rsid w:val="00CF46D7"/>
    <w:rsid w:val="00CF514B"/>
    <w:rsid w:val="00CF5A39"/>
    <w:rsid w:val="00CF5E40"/>
    <w:rsid w:val="00CF6109"/>
    <w:rsid w:val="00CF7150"/>
    <w:rsid w:val="00CF74E2"/>
    <w:rsid w:val="00CF7537"/>
    <w:rsid w:val="00CF7A4B"/>
    <w:rsid w:val="00CF7FB0"/>
    <w:rsid w:val="00D01132"/>
    <w:rsid w:val="00D01987"/>
    <w:rsid w:val="00D02C9F"/>
    <w:rsid w:val="00D02F82"/>
    <w:rsid w:val="00D03907"/>
    <w:rsid w:val="00D039FB"/>
    <w:rsid w:val="00D03A25"/>
    <w:rsid w:val="00D03A75"/>
    <w:rsid w:val="00D04E78"/>
    <w:rsid w:val="00D05429"/>
    <w:rsid w:val="00D0578F"/>
    <w:rsid w:val="00D05E6C"/>
    <w:rsid w:val="00D06207"/>
    <w:rsid w:val="00D06E40"/>
    <w:rsid w:val="00D12844"/>
    <w:rsid w:val="00D132C9"/>
    <w:rsid w:val="00D14866"/>
    <w:rsid w:val="00D14873"/>
    <w:rsid w:val="00D14FD4"/>
    <w:rsid w:val="00D15876"/>
    <w:rsid w:val="00D16998"/>
    <w:rsid w:val="00D175ED"/>
    <w:rsid w:val="00D17C8A"/>
    <w:rsid w:val="00D2013F"/>
    <w:rsid w:val="00D21DDB"/>
    <w:rsid w:val="00D22D9E"/>
    <w:rsid w:val="00D238E3"/>
    <w:rsid w:val="00D23C7D"/>
    <w:rsid w:val="00D24986"/>
    <w:rsid w:val="00D264CF"/>
    <w:rsid w:val="00D27A0E"/>
    <w:rsid w:val="00D308C4"/>
    <w:rsid w:val="00D3288B"/>
    <w:rsid w:val="00D338BD"/>
    <w:rsid w:val="00D33B3E"/>
    <w:rsid w:val="00D34554"/>
    <w:rsid w:val="00D3460D"/>
    <w:rsid w:val="00D3464C"/>
    <w:rsid w:val="00D34864"/>
    <w:rsid w:val="00D3730A"/>
    <w:rsid w:val="00D37D00"/>
    <w:rsid w:val="00D4289B"/>
    <w:rsid w:val="00D429AB"/>
    <w:rsid w:val="00D42F4E"/>
    <w:rsid w:val="00D43519"/>
    <w:rsid w:val="00D43845"/>
    <w:rsid w:val="00D438BF"/>
    <w:rsid w:val="00D43F98"/>
    <w:rsid w:val="00D458ED"/>
    <w:rsid w:val="00D45C52"/>
    <w:rsid w:val="00D463AD"/>
    <w:rsid w:val="00D465BD"/>
    <w:rsid w:val="00D471FE"/>
    <w:rsid w:val="00D472D4"/>
    <w:rsid w:val="00D47704"/>
    <w:rsid w:val="00D5070C"/>
    <w:rsid w:val="00D52A83"/>
    <w:rsid w:val="00D52AA0"/>
    <w:rsid w:val="00D53D3C"/>
    <w:rsid w:val="00D55037"/>
    <w:rsid w:val="00D558C2"/>
    <w:rsid w:val="00D561D3"/>
    <w:rsid w:val="00D57713"/>
    <w:rsid w:val="00D57734"/>
    <w:rsid w:val="00D57F2C"/>
    <w:rsid w:val="00D60046"/>
    <w:rsid w:val="00D618AC"/>
    <w:rsid w:val="00D61F42"/>
    <w:rsid w:val="00D626FC"/>
    <w:rsid w:val="00D6420B"/>
    <w:rsid w:val="00D648C2"/>
    <w:rsid w:val="00D6525D"/>
    <w:rsid w:val="00D6623D"/>
    <w:rsid w:val="00D66860"/>
    <w:rsid w:val="00D71696"/>
    <w:rsid w:val="00D71CB2"/>
    <w:rsid w:val="00D727F0"/>
    <w:rsid w:val="00D730F6"/>
    <w:rsid w:val="00D7396D"/>
    <w:rsid w:val="00D75257"/>
    <w:rsid w:val="00D7531E"/>
    <w:rsid w:val="00D7549C"/>
    <w:rsid w:val="00D76574"/>
    <w:rsid w:val="00D77C1E"/>
    <w:rsid w:val="00D8002F"/>
    <w:rsid w:val="00D808FB"/>
    <w:rsid w:val="00D8098E"/>
    <w:rsid w:val="00D80EE9"/>
    <w:rsid w:val="00D810D4"/>
    <w:rsid w:val="00D81995"/>
    <w:rsid w:val="00D857A0"/>
    <w:rsid w:val="00D858AC"/>
    <w:rsid w:val="00D8669A"/>
    <w:rsid w:val="00D86A23"/>
    <w:rsid w:val="00D874C9"/>
    <w:rsid w:val="00D87FD8"/>
    <w:rsid w:val="00D901D6"/>
    <w:rsid w:val="00D90610"/>
    <w:rsid w:val="00D90B71"/>
    <w:rsid w:val="00D91766"/>
    <w:rsid w:val="00D91B97"/>
    <w:rsid w:val="00D92172"/>
    <w:rsid w:val="00D92486"/>
    <w:rsid w:val="00D92D87"/>
    <w:rsid w:val="00D92EFB"/>
    <w:rsid w:val="00D94178"/>
    <w:rsid w:val="00D947AD"/>
    <w:rsid w:val="00D9494A"/>
    <w:rsid w:val="00D94BF1"/>
    <w:rsid w:val="00D9509A"/>
    <w:rsid w:val="00D97348"/>
    <w:rsid w:val="00D97585"/>
    <w:rsid w:val="00D979C0"/>
    <w:rsid w:val="00DA0EDA"/>
    <w:rsid w:val="00DA1F34"/>
    <w:rsid w:val="00DA219C"/>
    <w:rsid w:val="00DA3B6D"/>
    <w:rsid w:val="00DA4DB0"/>
    <w:rsid w:val="00DA511E"/>
    <w:rsid w:val="00DA59C8"/>
    <w:rsid w:val="00DA646D"/>
    <w:rsid w:val="00DA69B7"/>
    <w:rsid w:val="00DA71DC"/>
    <w:rsid w:val="00DA7911"/>
    <w:rsid w:val="00DB1119"/>
    <w:rsid w:val="00DB17E7"/>
    <w:rsid w:val="00DB1F61"/>
    <w:rsid w:val="00DB4C7B"/>
    <w:rsid w:val="00DB6453"/>
    <w:rsid w:val="00DB6502"/>
    <w:rsid w:val="00DB6F5C"/>
    <w:rsid w:val="00DB7FF4"/>
    <w:rsid w:val="00DC01A5"/>
    <w:rsid w:val="00DC04D7"/>
    <w:rsid w:val="00DC0678"/>
    <w:rsid w:val="00DC0BA0"/>
    <w:rsid w:val="00DC0FB3"/>
    <w:rsid w:val="00DC143F"/>
    <w:rsid w:val="00DC19CA"/>
    <w:rsid w:val="00DC345A"/>
    <w:rsid w:val="00DC50B4"/>
    <w:rsid w:val="00DC7473"/>
    <w:rsid w:val="00DD081D"/>
    <w:rsid w:val="00DD4BD1"/>
    <w:rsid w:val="00DD55A8"/>
    <w:rsid w:val="00DD5BB2"/>
    <w:rsid w:val="00DD75E8"/>
    <w:rsid w:val="00DE1FAE"/>
    <w:rsid w:val="00DE2D72"/>
    <w:rsid w:val="00DE3019"/>
    <w:rsid w:val="00DE3C8F"/>
    <w:rsid w:val="00DE420D"/>
    <w:rsid w:val="00DE4604"/>
    <w:rsid w:val="00DE4BBB"/>
    <w:rsid w:val="00DE4C91"/>
    <w:rsid w:val="00DE683B"/>
    <w:rsid w:val="00DE7A6F"/>
    <w:rsid w:val="00DF0178"/>
    <w:rsid w:val="00DF0E00"/>
    <w:rsid w:val="00DF180D"/>
    <w:rsid w:val="00DF1A7F"/>
    <w:rsid w:val="00DF1D57"/>
    <w:rsid w:val="00DF2326"/>
    <w:rsid w:val="00DF2586"/>
    <w:rsid w:val="00DF2669"/>
    <w:rsid w:val="00DF2A14"/>
    <w:rsid w:val="00DF2A26"/>
    <w:rsid w:val="00DF3143"/>
    <w:rsid w:val="00DF3D77"/>
    <w:rsid w:val="00DF3EAB"/>
    <w:rsid w:val="00DF4021"/>
    <w:rsid w:val="00DF6000"/>
    <w:rsid w:val="00DF6452"/>
    <w:rsid w:val="00DF66A2"/>
    <w:rsid w:val="00DF681E"/>
    <w:rsid w:val="00DF6B39"/>
    <w:rsid w:val="00E007DF"/>
    <w:rsid w:val="00E019CB"/>
    <w:rsid w:val="00E02EE9"/>
    <w:rsid w:val="00E02FAE"/>
    <w:rsid w:val="00E02FF7"/>
    <w:rsid w:val="00E03D55"/>
    <w:rsid w:val="00E0472F"/>
    <w:rsid w:val="00E04BAA"/>
    <w:rsid w:val="00E0537A"/>
    <w:rsid w:val="00E05BF5"/>
    <w:rsid w:val="00E065F7"/>
    <w:rsid w:val="00E0727D"/>
    <w:rsid w:val="00E07F27"/>
    <w:rsid w:val="00E100DD"/>
    <w:rsid w:val="00E107BE"/>
    <w:rsid w:val="00E10A33"/>
    <w:rsid w:val="00E10D65"/>
    <w:rsid w:val="00E111A8"/>
    <w:rsid w:val="00E119BB"/>
    <w:rsid w:val="00E11BB8"/>
    <w:rsid w:val="00E12DED"/>
    <w:rsid w:val="00E16EE8"/>
    <w:rsid w:val="00E232E9"/>
    <w:rsid w:val="00E23706"/>
    <w:rsid w:val="00E2470E"/>
    <w:rsid w:val="00E24C91"/>
    <w:rsid w:val="00E24DE5"/>
    <w:rsid w:val="00E24FC9"/>
    <w:rsid w:val="00E258D5"/>
    <w:rsid w:val="00E26A64"/>
    <w:rsid w:val="00E271F2"/>
    <w:rsid w:val="00E27877"/>
    <w:rsid w:val="00E279BF"/>
    <w:rsid w:val="00E31325"/>
    <w:rsid w:val="00E31AD1"/>
    <w:rsid w:val="00E31CF8"/>
    <w:rsid w:val="00E329E9"/>
    <w:rsid w:val="00E34345"/>
    <w:rsid w:val="00E346C2"/>
    <w:rsid w:val="00E3531E"/>
    <w:rsid w:val="00E35CBB"/>
    <w:rsid w:val="00E36240"/>
    <w:rsid w:val="00E3769D"/>
    <w:rsid w:val="00E4064A"/>
    <w:rsid w:val="00E4188B"/>
    <w:rsid w:val="00E42294"/>
    <w:rsid w:val="00E43734"/>
    <w:rsid w:val="00E441D5"/>
    <w:rsid w:val="00E44BC4"/>
    <w:rsid w:val="00E45F10"/>
    <w:rsid w:val="00E46862"/>
    <w:rsid w:val="00E47E77"/>
    <w:rsid w:val="00E5037A"/>
    <w:rsid w:val="00E5242A"/>
    <w:rsid w:val="00E5250A"/>
    <w:rsid w:val="00E529B6"/>
    <w:rsid w:val="00E52A99"/>
    <w:rsid w:val="00E537E2"/>
    <w:rsid w:val="00E54C29"/>
    <w:rsid w:val="00E5618B"/>
    <w:rsid w:val="00E567B7"/>
    <w:rsid w:val="00E568B4"/>
    <w:rsid w:val="00E57320"/>
    <w:rsid w:val="00E5733E"/>
    <w:rsid w:val="00E5747F"/>
    <w:rsid w:val="00E6089D"/>
    <w:rsid w:val="00E611A5"/>
    <w:rsid w:val="00E61808"/>
    <w:rsid w:val="00E61A22"/>
    <w:rsid w:val="00E6266E"/>
    <w:rsid w:val="00E64935"/>
    <w:rsid w:val="00E657C8"/>
    <w:rsid w:val="00E66C1D"/>
    <w:rsid w:val="00E66FE9"/>
    <w:rsid w:val="00E67F7F"/>
    <w:rsid w:val="00E706F5"/>
    <w:rsid w:val="00E70D32"/>
    <w:rsid w:val="00E70FAB"/>
    <w:rsid w:val="00E718E8"/>
    <w:rsid w:val="00E71B49"/>
    <w:rsid w:val="00E72CAE"/>
    <w:rsid w:val="00E73421"/>
    <w:rsid w:val="00E739CD"/>
    <w:rsid w:val="00E73B1B"/>
    <w:rsid w:val="00E76244"/>
    <w:rsid w:val="00E80A87"/>
    <w:rsid w:val="00E815A6"/>
    <w:rsid w:val="00E830B2"/>
    <w:rsid w:val="00E836DE"/>
    <w:rsid w:val="00E84066"/>
    <w:rsid w:val="00E84ECB"/>
    <w:rsid w:val="00E9004B"/>
    <w:rsid w:val="00E91B59"/>
    <w:rsid w:val="00E92243"/>
    <w:rsid w:val="00E92293"/>
    <w:rsid w:val="00E92D94"/>
    <w:rsid w:val="00E939B9"/>
    <w:rsid w:val="00E94552"/>
    <w:rsid w:val="00E95793"/>
    <w:rsid w:val="00E96172"/>
    <w:rsid w:val="00EA00B9"/>
    <w:rsid w:val="00EA0ACF"/>
    <w:rsid w:val="00EA1B2A"/>
    <w:rsid w:val="00EA1B59"/>
    <w:rsid w:val="00EA377C"/>
    <w:rsid w:val="00EA3D42"/>
    <w:rsid w:val="00EA4655"/>
    <w:rsid w:val="00EA475B"/>
    <w:rsid w:val="00EA4804"/>
    <w:rsid w:val="00EA4F16"/>
    <w:rsid w:val="00EA5727"/>
    <w:rsid w:val="00EA5CEA"/>
    <w:rsid w:val="00EB06ED"/>
    <w:rsid w:val="00EB0BB7"/>
    <w:rsid w:val="00EB0C73"/>
    <w:rsid w:val="00EB450A"/>
    <w:rsid w:val="00EB5F01"/>
    <w:rsid w:val="00EB72A7"/>
    <w:rsid w:val="00EB76B5"/>
    <w:rsid w:val="00EC0645"/>
    <w:rsid w:val="00EC2FEB"/>
    <w:rsid w:val="00EC420D"/>
    <w:rsid w:val="00EC49F7"/>
    <w:rsid w:val="00EC4B4D"/>
    <w:rsid w:val="00EC53EA"/>
    <w:rsid w:val="00EC5B7D"/>
    <w:rsid w:val="00EC684A"/>
    <w:rsid w:val="00EC68ED"/>
    <w:rsid w:val="00EC6AB1"/>
    <w:rsid w:val="00EC7D33"/>
    <w:rsid w:val="00ED0354"/>
    <w:rsid w:val="00ED0ECA"/>
    <w:rsid w:val="00ED147D"/>
    <w:rsid w:val="00ED186B"/>
    <w:rsid w:val="00ED248B"/>
    <w:rsid w:val="00ED3239"/>
    <w:rsid w:val="00ED49B9"/>
    <w:rsid w:val="00ED59DA"/>
    <w:rsid w:val="00ED67F7"/>
    <w:rsid w:val="00ED71D2"/>
    <w:rsid w:val="00EE0150"/>
    <w:rsid w:val="00EE044D"/>
    <w:rsid w:val="00EE07F2"/>
    <w:rsid w:val="00EE0E78"/>
    <w:rsid w:val="00EE118B"/>
    <w:rsid w:val="00EE205A"/>
    <w:rsid w:val="00EE49F0"/>
    <w:rsid w:val="00EE5356"/>
    <w:rsid w:val="00EE631D"/>
    <w:rsid w:val="00EE684F"/>
    <w:rsid w:val="00EE692D"/>
    <w:rsid w:val="00EE7C19"/>
    <w:rsid w:val="00EE7FB1"/>
    <w:rsid w:val="00EF2224"/>
    <w:rsid w:val="00EF306A"/>
    <w:rsid w:val="00EF30C3"/>
    <w:rsid w:val="00EF787A"/>
    <w:rsid w:val="00F00E3E"/>
    <w:rsid w:val="00F010E0"/>
    <w:rsid w:val="00F016F1"/>
    <w:rsid w:val="00F01B11"/>
    <w:rsid w:val="00F026E5"/>
    <w:rsid w:val="00F02B72"/>
    <w:rsid w:val="00F05CA0"/>
    <w:rsid w:val="00F05E55"/>
    <w:rsid w:val="00F06581"/>
    <w:rsid w:val="00F06732"/>
    <w:rsid w:val="00F0678D"/>
    <w:rsid w:val="00F069AD"/>
    <w:rsid w:val="00F07607"/>
    <w:rsid w:val="00F105E7"/>
    <w:rsid w:val="00F10D73"/>
    <w:rsid w:val="00F110BA"/>
    <w:rsid w:val="00F11350"/>
    <w:rsid w:val="00F12287"/>
    <w:rsid w:val="00F122C3"/>
    <w:rsid w:val="00F132E7"/>
    <w:rsid w:val="00F13EB5"/>
    <w:rsid w:val="00F14B1B"/>
    <w:rsid w:val="00F15B88"/>
    <w:rsid w:val="00F167B8"/>
    <w:rsid w:val="00F16CCB"/>
    <w:rsid w:val="00F21023"/>
    <w:rsid w:val="00F214A3"/>
    <w:rsid w:val="00F215D7"/>
    <w:rsid w:val="00F21FF3"/>
    <w:rsid w:val="00F22653"/>
    <w:rsid w:val="00F237FD"/>
    <w:rsid w:val="00F23808"/>
    <w:rsid w:val="00F24A6C"/>
    <w:rsid w:val="00F27667"/>
    <w:rsid w:val="00F302B3"/>
    <w:rsid w:val="00F33A68"/>
    <w:rsid w:val="00F351D2"/>
    <w:rsid w:val="00F35F50"/>
    <w:rsid w:val="00F36672"/>
    <w:rsid w:val="00F36B0B"/>
    <w:rsid w:val="00F40396"/>
    <w:rsid w:val="00F40F9A"/>
    <w:rsid w:val="00F44FB0"/>
    <w:rsid w:val="00F45E7F"/>
    <w:rsid w:val="00F47F9F"/>
    <w:rsid w:val="00F51185"/>
    <w:rsid w:val="00F5137C"/>
    <w:rsid w:val="00F5146F"/>
    <w:rsid w:val="00F515FB"/>
    <w:rsid w:val="00F524CE"/>
    <w:rsid w:val="00F54387"/>
    <w:rsid w:val="00F55310"/>
    <w:rsid w:val="00F556D0"/>
    <w:rsid w:val="00F5628A"/>
    <w:rsid w:val="00F563E7"/>
    <w:rsid w:val="00F570FA"/>
    <w:rsid w:val="00F57685"/>
    <w:rsid w:val="00F57914"/>
    <w:rsid w:val="00F60B21"/>
    <w:rsid w:val="00F612DD"/>
    <w:rsid w:val="00F6135A"/>
    <w:rsid w:val="00F61D4F"/>
    <w:rsid w:val="00F61EA0"/>
    <w:rsid w:val="00F63F76"/>
    <w:rsid w:val="00F6441B"/>
    <w:rsid w:val="00F6445A"/>
    <w:rsid w:val="00F65A43"/>
    <w:rsid w:val="00F65D66"/>
    <w:rsid w:val="00F66000"/>
    <w:rsid w:val="00F66C45"/>
    <w:rsid w:val="00F6775E"/>
    <w:rsid w:val="00F701AC"/>
    <w:rsid w:val="00F72E97"/>
    <w:rsid w:val="00F75342"/>
    <w:rsid w:val="00F75872"/>
    <w:rsid w:val="00F76B0A"/>
    <w:rsid w:val="00F76D41"/>
    <w:rsid w:val="00F8136D"/>
    <w:rsid w:val="00F81DD7"/>
    <w:rsid w:val="00F823D0"/>
    <w:rsid w:val="00F825FE"/>
    <w:rsid w:val="00F832CC"/>
    <w:rsid w:val="00F83B9C"/>
    <w:rsid w:val="00F84DDB"/>
    <w:rsid w:val="00F8562F"/>
    <w:rsid w:val="00F878E6"/>
    <w:rsid w:val="00F90B20"/>
    <w:rsid w:val="00F90F06"/>
    <w:rsid w:val="00F92199"/>
    <w:rsid w:val="00F93155"/>
    <w:rsid w:val="00F93BD6"/>
    <w:rsid w:val="00F9563F"/>
    <w:rsid w:val="00F96406"/>
    <w:rsid w:val="00F97A86"/>
    <w:rsid w:val="00F97FDD"/>
    <w:rsid w:val="00FA03C2"/>
    <w:rsid w:val="00FA12BC"/>
    <w:rsid w:val="00FA1507"/>
    <w:rsid w:val="00FA196E"/>
    <w:rsid w:val="00FA2018"/>
    <w:rsid w:val="00FA25E4"/>
    <w:rsid w:val="00FA3088"/>
    <w:rsid w:val="00FA3433"/>
    <w:rsid w:val="00FA57FE"/>
    <w:rsid w:val="00FA631E"/>
    <w:rsid w:val="00FA662B"/>
    <w:rsid w:val="00FA703A"/>
    <w:rsid w:val="00FB049D"/>
    <w:rsid w:val="00FB0BA1"/>
    <w:rsid w:val="00FB0BD9"/>
    <w:rsid w:val="00FB0C37"/>
    <w:rsid w:val="00FB0F07"/>
    <w:rsid w:val="00FB1D11"/>
    <w:rsid w:val="00FB2A6C"/>
    <w:rsid w:val="00FB4776"/>
    <w:rsid w:val="00FB4BC8"/>
    <w:rsid w:val="00FB4C27"/>
    <w:rsid w:val="00FB625B"/>
    <w:rsid w:val="00FB63B2"/>
    <w:rsid w:val="00FC07B2"/>
    <w:rsid w:val="00FC08FD"/>
    <w:rsid w:val="00FC3272"/>
    <w:rsid w:val="00FC33CE"/>
    <w:rsid w:val="00FC50B0"/>
    <w:rsid w:val="00FC6636"/>
    <w:rsid w:val="00FD0761"/>
    <w:rsid w:val="00FD0E6E"/>
    <w:rsid w:val="00FD20F7"/>
    <w:rsid w:val="00FD21A9"/>
    <w:rsid w:val="00FD2310"/>
    <w:rsid w:val="00FD27A3"/>
    <w:rsid w:val="00FD298A"/>
    <w:rsid w:val="00FD351A"/>
    <w:rsid w:val="00FD44DE"/>
    <w:rsid w:val="00FD4B6A"/>
    <w:rsid w:val="00FD5164"/>
    <w:rsid w:val="00FD58CB"/>
    <w:rsid w:val="00FD6020"/>
    <w:rsid w:val="00FD61D4"/>
    <w:rsid w:val="00FD65D8"/>
    <w:rsid w:val="00FD7445"/>
    <w:rsid w:val="00FE106A"/>
    <w:rsid w:val="00FE2039"/>
    <w:rsid w:val="00FE3045"/>
    <w:rsid w:val="00FE30A4"/>
    <w:rsid w:val="00FE41A2"/>
    <w:rsid w:val="00FE5DE0"/>
    <w:rsid w:val="00FF02FB"/>
    <w:rsid w:val="00FF2DB0"/>
    <w:rsid w:val="00FF2E84"/>
    <w:rsid w:val="00FF35D3"/>
    <w:rsid w:val="00FF37A1"/>
    <w:rsid w:val="00FF44F2"/>
    <w:rsid w:val="00FF4BE7"/>
    <w:rsid w:val="00FF6716"/>
    <w:rsid w:val="00FF74E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r-Latn-R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EB2F6FE"/>
  <w15:chartTrackingRefBased/>
  <w15:docId w15:val="{0F740813-7DA8-4EC2-BC56-DBE4D85A4C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sr-Latn-R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05261"/>
    <w:pPr>
      <w:spacing w:line="240" w:lineRule="auto"/>
      <w:jc w:val="both"/>
    </w:pPr>
    <w:rPr>
      <w:noProof/>
      <w:lang w:val="sr-Cyrl-RS"/>
    </w:rPr>
  </w:style>
  <w:style w:type="paragraph" w:styleId="Heading1">
    <w:name w:val="heading 1"/>
    <w:basedOn w:val="Normal"/>
    <w:next w:val="Normal"/>
    <w:link w:val="Heading1Char"/>
    <w:uiPriority w:val="9"/>
    <w:qFormat/>
    <w:rsid w:val="00092BAC"/>
    <w:pPr>
      <w:keepNext/>
      <w:keepLines/>
      <w:shd w:val="clear" w:color="auto" w:fill="E7E6E6" w:themeFill="background2"/>
      <w:spacing w:before="240" w:after="0"/>
      <w:jc w:val="center"/>
      <w:outlineLvl w:val="0"/>
    </w:pPr>
    <w:rPr>
      <w:rFonts w:asciiTheme="majorHAnsi" w:eastAsiaTheme="majorEastAsia" w:hAnsiTheme="majorHAnsi" w:cstheme="majorBidi"/>
      <w:b/>
      <w:caps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092BAC"/>
    <w:pPr>
      <w:keepNext/>
      <w:keepLines/>
      <w:shd w:val="clear" w:color="auto" w:fill="F2F2F2" w:themeFill="background1" w:themeFillShade="F2"/>
      <w:spacing w:before="40" w:after="0"/>
      <w:jc w:val="center"/>
      <w:outlineLvl w:val="1"/>
    </w:pPr>
    <w:rPr>
      <w:rFonts w:asciiTheme="majorHAnsi" w:eastAsiaTheme="majorEastAsia" w:hAnsiTheme="majorHAnsi" w:cstheme="majorBidi"/>
      <w:b/>
      <w:caps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092BAC"/>
    <w:pPr>
      <w:keepNext/>
      <w:keepLines/>
      <w:spacing w:before="40" w:after="0" w:line="360" w:lineRule="auto"/>
      <w:jc w:val="center"/>
      <w:outlineLvl w:val="2"/>
    </w:pPr>
    <w:rPr>
      <w:rFonts w:asciiTheme="majorHAnsi" w:eastAsiaTheme="majorEastAsia" w:hAnsiTheme="majorHAnsi" w:cstheme="majorBidi"/>
      <w:b/>
      <w:caps/>
      <w:color w:val="262626" w:themeColor="text1" w:themeTint="D9"/>
      <w:sz w:val="24"/>
      <w:szCs w:val="24"/>
      <w:u w:val="single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B7143"/>
    <w:pPr>
      <w:keepNext/>
      <w:keepLines/>
      <w:spacing w:before="40" w:after="0"/>
      <w:jc w:val="center"/>
      <w:outlineLvl w:val="3"/>
    </w:pPr>
    <w:rPr>
      <w:rFonts w:asciiTheme="majorHAnsi" w:eastAsiaTheme="majorEastAsia" w:hAnsiTheme="majorHAnsi" w:cstheme="majorBidi"/>
      <w:b/>
      <w:iCs/>
      <w:caps/>
      <w:color w:val="323E4F" w:themeColor="text2" w:themeShade="BF"/>
    </w:rPr>
  </w:style>
  <w:style w:type="paragraph" w:styleId="Heading5">
    <w:name w:val="heading 5"/>
    <w:basedOn w:val="Normal"/>
    <w:next w:val="Normal"/>
    <w:link w:val="Heading5Char"/>
    <w:unhideWhenUsed/>
    <w:qFormat/>
    <w:rsid w:val="00684F7A"/>
    <w:pPr>
      <w:keepNext/>
      <w:keepLines/>
      <w:spacing w:before="40" w:after="0" w:line="360" w:lineRule="auto"/>
      <w:outlineLvl w:val="4"/>
    </w:pPr>
    <w:rPr>
      <w:rFonts w:asciiTheme="majorHAnsi" w:eastAsiaTheme="majorEastAsia" w:hAnsiTheme="majorHAnsi" w:cstheme="majorBidi"/>
      <w:b/>
      <w:caps/>
      <w:color w:val="44546A" w:themeColor="text2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rsid w:val="008B7143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1F4D78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D132C9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4D78" w:themeColor="accent1" w:themeShade="7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DE1FAE"/>
    <w:pPr>
      <w:tabs>
        <w:tab w:val="center" w:pos="4536"/>
        <w:tab w:val="right" w:pos="9072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  <w:rsid w:val="00DE1FAE"/>
  </w:style>
  <w:style w:type="paragraph" w:styleId="Footer">
    <w:name w:val="footer"/>
    <w:basedOn w:val="Normal"/>
    <w:link w:val="FooterChar"/>
    <w:uiPriority w:val="99"/>
    <w:unhideWhenUsed/>
    <w:rsid w:val="00DE1FAE"/>
    <w:pPr>
      <w:tabs>
        <w:tab w:val="center" w:pos="4536"/>
        <w:tab w:val="right" w:pos="9072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DE1FAE"/>
  </w:style>
  <w:style w:type="character" w:customStyle="1" w:styleId="Heading1Char">
    <w:name w:val="Heading 1 Char"/>
    <w:basedOn w:val="DefaultParagraphFont"/>
    <w:link w:val="Heading1"/>
    <w:uiPriority w:val="9"/>
    <w:rsid w:val="00092BAC"/>
    <w:rPr>
      <w:rFonts w:asciiTheme="majorHAnsi" w:eastAsiaTheme="majorEastAsia" w:hAnsiTheme="majorHAnsi" w:cstheme="majorBidi"/>
      <w:b/>
      <w:caps/>
      <w:noProof/>
      <w:sz w:val="32"/>
      <w:szCs w:val="32"/>
      <w:shd w:val="clear" w:color="auto" w:fill="E7E6E6" w:themeFill="background2"/>
      <w:lang w:val="sr-Cyrl-RS"/>
    </w:rPr>
  </w:style>
  <w:style w:type="character" w:customStyle="1" w:styleId="Heading2Char">
    <w:name w:val="Heading 2 Char"/>
    <w:basedOn w:val="DefaultParagraphFont"/>
    <w:link w:val="Heading2"/>
    <w:uiPriority w:val="9"/>
    <w:rsid w:val="00092BAC"/>
    <w:rPr>
      <w:rFonts w:asciiTheme="majorHAnsi" w:eastAsiaTheme="majorEastAsia" w:hAnsiTheme="majorHAnsi" w:cstheme="majorBidi"/>
      <w:b/>
      <w:caps/>
      <w:noProof/>
      <w:sz w:val="26"/>
      <w:szCs w:val="26"/>
      <w:shd w:val="clear" w:color="auto" w:fill="F2F2F2" w:themeFill="background1" w:themeFillShade="F2"/>
      <w:lang w:val="sr-Cyrl-RS"/>
    </w:rPr>
  </w:style>
  <w:style w:type="paragraph" w:styleId="Title">
    <w:name w:val="Title"/>
    <w:basedOn w:val="Normal"/>
    <w:next w:val="Normal"/>
    <w:link w:val="TitleChar"/>
    <w:uiPriority w:val="10"/>
    <w:qFormat/>
    <w:rsid w:val="00777940"/>
    <w:pPr>
      <w:spacing w:after="0"/>
      <w:contextualSpacing/>
      <w:jc w:val="center"/>
    </w:pPr>
    <w:rPr>
      <w:rFonts w:ascii="ISOCPEUR" w:eastAsiaTheme="majorEastAsia" w:hAnsi="ISOCPEUR" w:cstheme="majorBidi"/>
      <w:b/>
      <w:color w:val="44546A" w:themeColor="text2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777940"/>
    <w:rPr>
      <w:rFonts w:ascii="ISOCPEUR" w:eastAsiaTheme="majorEastAsia" w:hAnsi="ISOCPEUR" w:cstheme="majorBidi"/>
      <w:b/>
      <w:noProof/>
      <w:color w:val="44546A" w:themeColor="text2"/>
      <w:spacing w:val="-10"/>
      <w:kern w:val="28"/>
      <w:sz w:val="56"/>
      <w:szCs w:val="56"/>
      <w:lang w:val="sr-Cyrl-RS"/>
    </w:rPr>
  </w:style>
  <w:style w:type="paragraph" w:styleId="Subtitle">
    <w:name w:val="Subtitle"/>
    <w:basedOn w:val="Normal"/>
    <w:next w:val="Normal"/>
    <w:link w:val="SubtitleChar"/>
    <w:uiPriority w:val="11"/>
    <w:qFormat/>
    <w:rsid w:val="00777940"/>
    <w:pPr>
      <w:numPr>
        <w:ilvl w:val="1"/>
      </w:numPr>
      <w:jc w:val="center"/>
    </w:pPr>
    <w:rPr>
      <w:rFonts w:ascii="ISOCPEUR" w:eastAsiaTheme="minorEastAsia" w:hAnsi="ISOCPEUR"/>
      <w:color w:val="44546A" w:themeColor="text2"/>
      <w:spacing w:val="15"/>
      <w:sz w:val="32"/>
    </w:rPr>
  </w:style>
  <w:style w:type="character" w:customStyle="1" w:styleId="SubtitleChar">
    <w:name w:val="Subtitle Char"/>
    <w:basedOn w:val="DefaultParagraphFont"/>
    <w:link w:val="Subtitle"/>
    <w:uiPriority w:val="11"/>
    <w:rsid w:val="00777940"/>
    <w:rPr>
      <w:rFonts w:ascii="ISOCPEUR" w:eastAsiaTheme="minorEastAsia" w:hAnsi="ISOCPEUR"/>
      <w:noProof/>
      <w:color w:val="44546A" w:themeColor="text2"/>
      <w:spacing w:val="15"/>
      <w:sz w:val="32"/>
      <w:lang w:val="sr-Cyrl-RS"/>
    </w:rPr>
  </w:style>
  <w:style w:type="character" w:styleId="SubtleEmphasis">
    <w:name w:val="Subtle Emphasis"/>
    <w:basedOn w:val="DefaultParagraphFont"/>
    <w:uiPriority w:val="19"/>
    <w:qFormat/>
    <w:rsid w:val="00A36D49"/>
    <w:rPr>
      <w:rFonts w:ascii="ISOCPEUR" w:hAnsi="ISOCPEUR"/>
      <w:i/>
      <w:iCs/>
      <w:color w:val="44546A" w:themeColor="text2"/>
      <w:sz w:val="28"/>
    </w:rPr>
  </w:style>
  <w:style w:type="character" w:customStyle="1" w:styleId="Heading3Char">
    <w:name w:val="Heading 3 Char"/>
    <w:basedOn w:val="DefaultParagraphFont"/>
    <w:link w:val="Heading3"/>
    <w:uiPriority w:val="9"/>
    <w:rsid w:val="00092BAC"/>
    <w:rPr>
      <w:rFonts w:asciiTheme="majorHAnsi" w:eastAsiaTheme="majorEastAsia" w:hAnsiTheme="majorHAnsi" w:cstheme="majorBidi"/>
      <w:b/>
      <w:caps/>
      <w:noProof/>
      <w:color w:val="262626" w:themeColor="text1" w:themeTint="D9"/>
      <w:sz w:val="24"/>
      <w:szCs w:val="24"/>
      <w:u w:val="single"/>
      <w:lang w:val="sr-Cyrl-RS"/>
    </w:rPr>
  </w:style>
  <w:style w:type="character" w:styleId="Emphasis">
    <w:name w:val="Emphasis"/>
    <w:basedOn w:val="DefaultParagraphFont"/>
    <w:uiPriority w:val="20"/>
    <w:qFormat/>
    <w:rsid w:val="00A36D49"/>
    <w:rPr>
      <w:rFonts w:ascii="ISOCPEUR" w:hAnsi="ISOCPEUR"/>
      <w:i/>
      <w:iCs/>
      <w:sz w:val="24"/>
    </w:rPr>
  </w:style>
  <w:style w:type="character" w:styleId="SubtleReference">
    <w:name w:val="Subtle Reference"/>
    <w:basedOn w:val="DefaultParagraphFont"/>
    <w:uiPriority w:val="31"/>
    <w:qFormat/>
    <w:rsid w:val="000E55B4"/>
    <w:rPr>
      <w:rFonts w:ascii="ISOCPEUR" w:hAnsi="ISOCPEUR"/>
      <w:smallCaps/>
      <w:color w:val="auto"/>
      <w:sz w:val="24"/>
    </w:rPr>
  </w:style>
  <w:style w:type="character" w:styleId="Hyperlink">
    <w:name w:val="Hyperlink"/>
    <w:uiPriority w:val="99"/>
    <w:unhideWhenUsed/>
    <w:rsid w:val="002D7CA6"/>
    <w:rPr>
      <w:color w:val="0000FF"/>
      <w:u w:val="single"/>
    </w:rPr>
  </w:style>
  <w:style w:type="table" w:styleId="TableGrid">
    <w:name w:val="Table Grid"/>
    <w:basedOn w:val="TableNormal"/>
    <w:uiPriority w:val="39"/>
    <w:rsid w:val="00565B2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CHeading">
    <w:name w:val="TOC Heading"/>
    <w:basedOn w:val="Heading1"/>
    <w:next w:val="Normal"/>
    <w:uiPriority w:val="39"/>
    <w:unhideWhenUsed/>
    <w:qFormat/>
    <w:rsid w:val="00975E10"/>
    <w:pPr>
      <w:shd w:val="clear" w:color="auto" w:fill="auto"/>
      <w:spacing w:line="259" w:lineRule="auto"/>
      <w:jc w:val="left"/>
      <w:outlineLvl w:val="9"/>
    </w:pPr>
    <w:rPr>
      <w:b w:val="0"/>
      <w:noProof w:val="0"/>
      <w:color w:val="2E74B5" w:themeColor="accent1" w:themeShade="BF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447443"/>
    <w:pPr>
      <w:tabs>
        <w:tab w:val="right" w:leader="dot" w:pos="9060"/>
      </w:tabs>
      <w:spacing w:after="0"/>
    </w:pPr>
  </w:style>
  <w:style w:type="paragraph" w:styleId="ListParagraph">
    <w:name w:val="List Paragraph"/>
    <w:aliases w:val="Liste 1,List Paragraph1"/>
    <w:basedOn w:val="Normal"/>
    <w:link w:val="ListParagraphChar"/>
    <w:uiPriority w:val="34"/>
    <w:qFormat/>
    <w:rsid w:val="00736B78"/>
    <w:pPr>
      <w:ind w:left="720"/>
      <w:contextualSpacing/>
    </w:pPr>
  </w:style>
  <w:style w:type="paragraph" w:styleId="TOC2">
    <w:name w:val="toc 2"/>
    <w:basedOn w:val="Normal"/>
    <w:next w:val="Normal"/>
    <w:autoRedefine/>
    <w:uiPriority w:val="39"/>
    <w:unhideWhenUsed/>
    <w:rsid w:val="00270A81"/>
    <w:pPr>
      <w:spacing w:after="100"/>
      <w:ind w:left="220"/>
    </w:pPr>
  </w:style>
  <w:style w:type="paragraph" w:styleId="TOC3">
    <w:name w:val="toc 3"/>
    <w:basedOn w:val="Normal"/>
    <w:next w:val="Normal"/>
    <w:autoRedefine/>
    <w:uiPriority w:val="39"/>
    <w:unhideWhenUsed/>
    <w:rsid w:val="00F60B21"/>
    <w:pPr>
      <w:spacing w:after="100"/>
      <w:ind w:left="440"/>
    </w:pPr>
  </w:style>
  <w:style w:type="paragraph" w:customStyle="1" w:styleId="Default">
    <w:name w:val="Default"/>
    <w:rsid w:val="00676C98"/>
    <w:pPr>
      <w:autoSpaceDE w:val="0"/>
      <w:autoSpaceDN w:val="0"/>
      <w:adjustRightInd w:val="0"/>
      <w:spacing w:after="0" w:line="240" w:lineRule="auto"/>
    </w:pPr>
    <w:rPr>
      <w:rFonts w:ascii="Tahoma" w:hAnsi="Tahoma" w:cs="Tahoma"/>
      <w:color w:val="000000"/>
      <w:sz w:val="24"/>
      <w:szCs w:val="24"/>
      <w:lang w:val="en-US"/>
    </w:rPr>
  </w:style>
  <w:style w:type="paragraph" w:styleId="Caption">
    <w:name w:val="caption"/>
    <w:basedOn w:val="Normal"/>
    <w:next w:val="Normal"/>
    <w:uiPriority w:val="35"/>
    <w:unhideWhenUsed/>
    <w:qFormat/>
    <w:rsid w:val="0047669E"/>
    <w:pPr>
      <w:spacing w:after="200"/>
    </w:pPr>
    <w:rPr>
      <w:i/>
      <w:iCs/>
      <w:color w:val="44546A" w:themeColor="text2"/>
      <w:sz w:val="18"/>
      <w:szCs w:val="18"/>
    </w:rPr>
  </w:style>
  <w:style w:type="table" w:styleId="GridTable1Light-Accent1">
    <w:name w:val="Grid Table 1 Light Accent 1"/>
    <w:basedOn w:val="TableNormal"/>
    <w:uiPriority w:val="46"/>
    <w:rsid w:val="00640392"/>
    <w:pPr>
      <w:spacing w:after="0" w:line="240" w:lineRule="auto"/>
    </w:pPr>
    <w:tblPr>
      <w:tblStyleRowBandSize w:val="1"/>
      <w:tblStyleColBandSize w:val="1"/>
      <w:tblBorders>
        <w:top w:val="single" w:sz="4" w:space="0" w:color="BDD6EE" w:themeColor="accent1" w:themeTint="66"/>
        <w:left w:val="single" w:sz="4" w:space="0" w:color="BDD6EE" w:themeColor="accent1" w:themeTint="66"/>
        <w:bottom w:val="single" w:sz="4" w:space="0" w:color="BDD6EE" w:themeColor="accent1" w:themeTint="66"/>
        <w:right w:val="single" w:sz="4" w:space="0" w:color="BDD6EE" w:themeColor="accent1" w:themeTint="66"/>
        <w:insideH w:val="single" w:sz="4" w:space="0" w:color="BDD6EE" w:themeColor="accent1" w:themeTint="66"/>
        <w:insideV w:val="single" w:sz="4" w:space="0" w:color="BDD6EE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9CC2E5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9CC2E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5Dark-Accent1">
    <w:name w:val="Grid Table 5 Dark Accent 1"/>
    <w:basedOn w:val="TableNormal"/>
    <w:uiPriority w:val="50"/>
    <w:rsid w:val="00640392"/>
    <w:pPr>
      <w:spacing w:after="0" w:line="240" w:lineRule="auto"/>
    </w:pPr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1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1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1"/>
      </w:tcPr>
    </w:tblStylePr>
    <w:tblStylePr w:type="band1Vert">
      <w:tblPr/>
      <w:tcPr>
        <w:shd w:val="clear" w:color="auto" w:fill="BDD6EE" w:themeFill="accent1" w:themeFillTint="66"/>
      </w:tcPr>
    </w:tblStylePr>
    <w:tblStylePr w:type="band1Horz">
      <w:tblPr/>
      <w:tcPr>
        <w:shd w:val="clear" w:color="auto" w:fill="BDD6EE" w:themeFill="accent1" w:themeFillTint="66"/>
      </w:tcPr>
    </w:tblStylePr>
  </w:style>
  <w:style w:type="character" w:customStyle="1" w:styleId="Heading4Char">
    <w:name w:val="Heading 4 Char"/>
    <w:basedOn w:val="DefaultParagraphFont"/>
    <w:link w:val="Heading4"/>
    <w:uiPriority w:val="9"/>
    <w:rsid w:val="008B7143"/>
    <w:rPr>
      <w:rFonts w:asciiTheme="majorHAnsi" w:eastAsiaTheme="majorEastAsia" w:hAnsiTheme="majorHAnsi" w:cstheme="majorBidi"/>
      <w:b/>
      <w:iCs/>
      <w:caps/>
      <w:noProof/>
      <w:color w:val="323E4F" w:themeColor="text2" w:themeShade="BF"/>
      <w:lang w:val="sr-Cyrl-RS"/>
    </w:rPr>
  </w:style>
  <w:style w:type="character" w:customStyle="1" w:styleId="Heading5Char">
    <w:name w:val="Heading 5 Char"/>
    <w:basedOn w:val="DefaultParagraphFont"/>
    <w:link w:val="Heading5"/>
    <w:uiPriority w:val="9"/>
    <w:rsid w:val="00684F7A"/>
    <w:rPr>
      <w:rFonts w:asciiTheme="majorHAnsi" w:eastAsiaTheme="majorEastAsia" w:hAnsiTheme="majorHAnsi" w:cstheme="majorBidi"/>
      <w:b/>
      <w:caps/>
      <w:noProof/>
      <w:color w:val="44546A" w:themeColor="text2"/>
      <w:lang w:val="sr-Cyrl-RS"/>
    </w:rPr>
  </w:style>
  <w:style w:type="table" w:customStyle="1" w:styleId="GridTable1Light1">
    <w:name w:val="Grid Table 1 Light1"/>
    <w:basedOn w:val="TableNormal"/>
    <w:uiPriority w:val="46"/>
    <w:rsid w:val="005A4C20"/>
    <w:pPr>
      <w:spacing w:after="0" w:line="240" w:lineRule="auto"/>
    </w:pPr>
    <w:rPr>
      <w:rFonts w:ascii="Calibri" w:eastAsia="Calibri" w:hAnsi="Calibri" w:cs="Times New Roman"/>
      <w:sz w:val="20"/>
      <w:szCs w:val="20"/>
      <w:lang w:eastAsia="sr-Latn-RS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1Light-Accent5">
    <w:name w:val="Grid Table 1 Light Accent 5"/>
    <w:basedOn w:val="TableNormal"/>
    <w:uiPriority w:val="46"/>
    <w:rsid w:val="005A4C20"/>
    <w:pPr>
      <w:spacing w:after="0" w:line="240" w:lineRule="auto"/>
    </w:pPr>
    <w:tblPr>
      <w:tblStyleRowBandSize w:val="1"/>
      <w:tblStyleColBandSize w:val="1"/>
      <w:tblBorders>
        <w:top w:val="single" w:sz="4" w:space="0" w:color="B4C6E7" w:themeColor="accent5" w:themeTint="66"/>
        <w:left w:val="single" w:sz="4" w:space="0" w:color="B4C6E7" w:themeColor="accent5" w:themeTint="66"/>
        <w:bottom w:val="single" w:sz="4" w:space="0" w:color="B4C6E7" w:themeColor="accent5" w:themeTint="66"/>
        <w:right w:val="single" w:sz="4" w:space="0" w:color="B4C6E7" w:themeColor="accent5" w:themeTint="66"/>
        <w:insideH w:val="single" w:sz="4" w:space="0" w:color="B4C6E7" w:themeColor="accent5" w:themeTint="66"/>
        <w:insideV w:val="single" w:sz="4" w:space="0" w:color="B4C6E7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8EAADB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EAADB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styleId="BodyText">
    <w:name w:val="Body Text"/>
    <w:basedOn w:val="Normal"/>
    <w:link w:val="BodyTextChar"/>
    <w:rsid w:val="00FE3045"/>
    <w:pPr>
      <w:spacing w:after="0"/>
    </w:pPr>
    <w:rPr>
      <w:rFonts w:ascii="CHelv" w:eastAsia="Times New Roman" w:hAnsi="CHelv" w:cs="Times New Roman"/>
      <w:noProof w:val="0"/>
      <w:szCs w:val="20"/>
      <w:lang w:val="en-US"/>
    </w:rPr>
  </w:style>
  <w:style w:type="character" w:customStyle="1" w:styleId="BodyTextChar">
    <w:name w:val="Body Text Char"/>
    <w:basedOn w:val="DefaultParagraphFont"/>
    <w:link w:val="BodyText"/>
    <w:rsid w:val="00FE3045"/>
    <w:rPr>
      <w:rFonts w:ascii="CHelv" w:eastAsia="Times New Roman" w:hAnsi="CHelv" w:cs="Times New Roman"/>
      <w:szCs w:val="20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1E7C28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1E7C28"/>
    <w:rPr>
      <w:rFonts w:ascii="Segoe UI" w:hAnsi="Segoe UI" w:cs="Segoe UI"/>
      <w:noProof/>
      <w:sz w:val="18"/>
      <w:szCs w:val="18"/>
      <w:lang w:val="sr-Cyrl-RS"/>
    </w:rPr>
  </w:style>
  <w:style w:type="character" w:customStyle="1" w:styleId="Heading6Char">
    <w:name w:val="Heading 6 Char"/>
    <w:basedOn w:val="DefaultParagraphFont"/>
    <w:link w:val="Heading6"/>
    <w:uiPriority w:val="9"/>
    <w:rsid w:val="008B7143"/>
    <w:rPr>
      <w:rFonts w:asciiTheme="majorHAnsi" w:eastAsiaTheme="majorEastAsia" w:hAnsiTheme="majorHAnsi" w:cstheme="majorBidi"/>
      <w:noProof/>
      <w:color w:val="1F4D78" w:themeColor="accent1" w:themeShade="7F"/>
      <w:lang w:val="sr-Cyrl-RS"/>
    </w:rPr>
  </w:style>
  <w:style w:type="character" w:styleId="IntenseReference">
    <w:name w:val="Intense Reference"/>
    <w:basedOn w:val="DefaultParagraphFont"/>
    <w:uiPriority w:val="32"/>
    <w:qFormat/>
    <w:rsid w:val="00BE5882"/>
    <w:rPr>
      <w:b/>
      <w:bCs/>
      <w:smallCaps/>
      <w:color w:val="5B9BD5" w:themeColor="accent1"/>
      <w:spacing w:val="5"/>
    </w:rPr>
  </w:style>
  <w:style w:type="paragraph" w:customStyle="1" w:styleId="Referenca">
    <w:name w:val="Referenca"/>
    <w:basedOn w:val="Caption"/>
    <w:qFormat/>
    <w:rsid w:val="00BE5882"/>
    <w:pPr>
      <w:pBdr>
        <w:top w:val="dotted" w:sz="4" w:space="1" w:color="44546A" w:themeColor="text2"/>
      </w:pBdr>
      <w:jc w:val="center"/>
    </w:pPr>
    <w:rPr>
      <w:caps/>
    </w:rPr>
  </w:style>
  <w:style w:type="character" w:customStyle="1" w:styleId="ListParagraphChar">
    <w:name w:val="List Paragraph Char"/>
    <w:aliases w:val="Liste 1 Char,List Paragraph1 Char"/>
    <w:link w:val="ListParagraph"/>
    <w:uiPriority w:val="34"/>
    <w:locked/>
    <w:rsid w:val="00831526"/>
    <w:rPr>
      <w:noProof/>
      <w:lang w:val="sr-Cyrl-RS"/>
    </w:rPr>
  </w:style>
  <w:style w:type="table" w:styleId="GridTable1Light">
    <w:name w:val="Grid Table 1 Light"/>
    <w:basedOn w:val="TableNormal"/>
    <w:uiPriority w:val="46"/>
    <w:rsid w:val="006C3B8B"/>
    <w:pPr>
      <w:spacing w:after="0" w:line="240" w:lineRule="auto"/>
    </w:pPr>
    <w:rPr>
      <w:lang w:val="sr-Cyrl-RS"/>
    </w:r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PlaceholderText">
    <w:name w:val="Placeholder Text"/>
    <w:basedOn w:val="DefaultParagraphFont"/>
    <w:uiPriority w:val="99"/>
    <w:semiHidden/>
    <w:rsid w:val="00750A27"/>
    <w:rPr>
      <w:color w:val="808080"/>
    </w:rPr>
  </w:style>
  <w:style w:type="character" w:customStyle="1" w:styleId="NormalUpit">
    <w:name w:val="Normal Upit"/>
    <w:qFormat/>
    <w:rsid w:val="00FF44F2"/>
    <w:rPr>
      <w:rFonts w:ascii="Tahoma" w:hAnsi="Tahoma"/>
      <w:i/>
      <w:caps w:val="0"/>
      <w:smallCaps w:val="0"/>
      <w:strike w:val="0"/>
      <w:dstrike w:val="0"/>
      <w:outline w:val="0"/>
      <w:shadow w:val="0"/>
      <w:emboss w:val="0"/>
      <w:imprint w:val="0"/>
      <w:vanish w:val="0"/>
      <w:sz w:val="22"/>
      <w:szCs w:val="22"/>
      <w:bdr w:val="none" w:sz="0" w:space="0" w:color="auto"/>
      <w:shd w:val="clear" w:color="auto" w:fill="E6E6E6"/>
      <w:vertAlign w:val="baseline"/>
      <w:lang w:val="sr-Cyrl-CS" w:eastAsia="x-none"/>
    </w:rPr>
  </w:style>
  <w:style w:type="character" w:styleId="CommentReference">
    <w:name w:val="annotation reference"/>
    <w:basedOn w:val="DefaultParagraphFont"/>
    <w:uiPriority w:val="99"/>
    <w:semiHidden/>
    <w:unhideWhenUsed/>
    <w:rsid w:val="00EE692D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EE692D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EE692D"/>
    <w:rPr>
      <w:noProof/>
      <w:sz w:val="20"/>
      <w:szCs w:val="20"/>
      <w:lang w:val="sr-Cyrl-R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EE692D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EE692D"/>
    <w:rPr>
      <w:b/>
      <w:bCs/>
      <w:noProof/>
      <w:sz w:val="20"/>
      <w:szCs w:val="20"/>
      <w:lang w:val="sr-Cyrl-RS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265898"/>
    <w:pPr>
      <w:spacing w:after="0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265898"/>
    <w:rPr>
      <w:noProof/>
      <w:sz w:val="20"/>
      <w:szCs w:val="20"/>
      <w:lang w:val="sr-Cyrl-RS"/>
    </w:rPr>
  </w:style>
  <w:style w:type="character" w:styleId="FootnoteReference">
    <w:name w:val="footnote reference"/>
    <w:basedOn w:val="DefaultParagraphFont"/>
    <w:uiPriority w:val="99"/>
    <w:semiHidden/>
    <w:unhideWhenUsed/>
    <w:rsid w:val="00265898"/>
    <w:rPr>
      <w:vertAlign w:val="superscript"/>
    </w:rPr>
  </w:style>
  <w:style w:type="character" w:customStyle="1" w:styleId="Bodytext2">
    <w:name w:val="Body text (2)_"/>
    <w:basedOn w:val="DefaultParagraphFont"/>
    <w:link w:val="Bodytext20"/>
    <w:rsid w:val="006C1CAD"/>
    <w:rPr>
      <w:rFonts w:ascii="Calibri" w:eastAsia="Calibri" w:hAnsi="Calibri" w:cs="Calibri"/>
      <w:shd w:val="clear" w:color="auto" w:fill="FFFFFF"/>
    </w:rPr>
  </w:style>
  <w:style w:type="paragraph" w:customStyle="1" w:styleId="Bodytext20">
    <w:name w:val="Body text (2)"/>
    <w:basedOn w:val="Normal"/>
    <w:link w:val="Bodytext2"/>
    <w:rsid w:val="006C1CAD"/>
    <w:pPr>
      <w:widowControl w:val="0"/>
      <w:shd w:val="clear" w:color="auto" w:fill="FFFFFF"/>
      <w:spacing w:before="900" w:after="480" w:line="0" w:lineRule="atLeast"/>
      <w:ind w:hanging="420"/>
    </w:pPr>
    <w:rPr>
      <w:rFonts w:ascii="Calibri" w:eastAsia="Calibri" w:hAnsi="Calibri" w:cs="Calibri"/>
      <w:noProof w:val="0"/>
      <w:lang w:val="sr-Latn-RS"/>
    </w:rPr>
  </w:style>
  <w:style w:type="table" w:customStyle="1" w:styleId="GridTable1Light2">
    <w:name w:val="Grid Table 1 Light2"/>
    <w:basedOn w:val="TableNormal"/>
    <w:uiPriority w:val="46"/>
    <w:rsid w:val="006877C3"/>
    <w:pPr>
      <w:spacing w:after="0" w:line="240" w:lineRule="auto"/>
    </w:pPr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customStyle="1" w:styleId="Style2">
    <w:name w:val="Style2"/>
    <w:basedOn w:val="Heading7"/>
    <w:qFormat/>
    <w:rsid w:val="00D132C9"/>
    <w:pPr>
      <w:keepLines w:val="0"/>
      <w:spacing w:before="0" w:after="120"/>
      <w:ind w:left="3948" w:hanging="360"/>
    </w:pPr>
    <w:rPr>
      <w:rFonts w:ascii="Calibri" w:eastAsia="Times New Roman" w:hAnsi="Calibri" w:cs="Times New Roman"/>
      <w:b/>
      <w:bCs/>
      <w:i w:val="0"/>
      <w:iCs w:val="0"/>
      <w:noProof w:val="0"/>
      <w:color w:val="auto"/>
      <w:lang w:val="x-none" w:eastAsia="x-none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D132C9"/>
    <w:rPr>
      <w:rFonts w:asciiTheme="majorHAnsi" w:eastAsiaTheme="majorEastAsia" w:hAnsiTheme="majorHAnsi" w:cstheme="majorBidi"/>
      <w:i/>
      <w:iCs/>
      <w:noProof/>
      <w:color w:val="1F4D78" w:themeColor="accent1" w:themeShade="7F"/>
      <w:lang w:val="sr-Cyrl-R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812310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5564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274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0613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footer" Target="footer2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34" Type="http://schemas.openxmlformats.org/officeDocument/2006/relationships/image" Target="media/image17.emf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33" Type="http://schemas.openxmlformats.org/officeDocument/2006/relationships/image" Target="media/image16.png"/><Relationship Id="rId38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32" Type="http://schemas.openxmlformats.org/officeDocument/2006/relationships/image" Target="media/image25.png"/><Relationship Id="rId37" Type="http://schemas.openxmlformats.org/officeDocument/2006/relationships/image" Target="media/image20.png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36" Type="http://schemas.openxmlformats.org/officeDocument/2006/relationships/image" Target="media/image19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35" Type="http://schemas.openxmlformats.org/officeDocument/2006/relationships/image" Target="media/image18.png"/><Relationship Id="rId8" Type="http://schemas.openxmlformats.org/officeDocument/2006/relationships/image" Target="media/image1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F:\Lana\FIRMA\kanc\uc%20memorandum2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D63BD35-ED05-4F68-AC7B-507261F8191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uc memorandum2</Template>
  <TotalTime>9</TotalTime>
  <Pages>18</Pages>
  <Words>2072</Words>
  <Characters>11817</Characters>
  <Application>Microsoft Office Word</Application>
  <DocSecurity>0</DocSecurity>
  <Lines>98</Lines>
  <Paragraphs>27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13862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UC</dc:creator>
  <cp:keywords/>
  <dc:description/>
  <cp:lastModifiedBy>Milana Tokic</cp:lastModifiedBy>
  <cp:revision>3</cp:revision>
  <cp:lastPrinted>2026-01-08T08:11:00Z</cp:lastPrinted>
  <dcterms:created xsi:type="dcterms:W3CDTF">2026-01-08T08:11:00Z</dcterms:created>
  <dcterms:modified xsi:type="dcterms:W3CDTF">2026-01-08T08:12:00Z</dcterms:modified>
</cp:coreProperties>
</file>